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F3C" w:rsidRPr="00A1111F" w:rsidRDefault="00924F3C" w:rsidP="00A4592E">
      <w:pPr>
        <w:spacing w:before="100" w:beforeAutospacing="1" w:after="100" w:afterAutospacing="1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b/>
          <w:sz w:val="24"/>
          <w:szCs w:val="24"/>
          <w:lang w:val="uk-UA"/>
        </w:rPr>
        <w:t>Тест на тему: Архітектура ПК</w:t>
      </w:r>
    </w:p>
    <w:p w:rsidR="00924F3C" w:rsidRPr="00F13737" w:rsidRDefault="00924F3C" w:rsidP="00C75310">
      <w:pPr>
        <w:ind w:left="0" w:firstLine="0"/>
        <w:rPr>
          <w:rFonts w:ascii="Times New Roman" w:hAnsi="Times New Roman"/>
          <w:sz w:val="24"/>
          <w:szCs w:val="24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№1 </w:t>
      </w:r>
      <w:r w:rsidRPr="00A1111F">
        <w:rPr>
          <w:rFonts w:ascii="Times New Roman" w:hAnsi="Times New Roman"/>
          <w:sz w:val="24"/>
          <w:szCs w:val="24"/>
          <w:lang w:val="uk-UA"/>
        </w:rPr>
        <w:t>Комп'ютер - це:</w:t>
      </w:r>
    </w:p>
    <w:p w:rsidR="00924F3C" w:rsidRPr="00A1111F" w:rsidRDefault="00924F3C" w:rsidP="00A1111F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пристрій для роботи з текстами</w:t>
      </w:r>
      <w:r w:rsidRPr="00F13737">
        <w:rPr>
          <w:rFonts w:ascii="Times New Roman" w:hAnsi="Times New Roman"/>
          <w:sz w:val="24"/>
          <w:szCs w:val="24"/>
        </w:rPr>
        <w:t>;</w:t>
      </w:r>
    </w:p>
    <w:p w:rsidR="00924F3C" w:rsidRPr="00A1111F" w:rsidRDefault="00924F3C" w:rsidP="00A1111F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uk-UA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електронне обчислювал</w:t>
      </w:r>
      <w:r>
        <w:rPr>
          <w:rFonts w:ascii="Times New Roman" w:hAnsi="Times New Roman"/>
          <w:sz w:val="24"/>
          <w:szCs w:val="24"/>
          <w:lang w:val="uk-UA"/>
        </w:rPr>
        <w:t>ьний пристрій для обробки чисел</w:t>
      </w:r>
      <w:r w:rsidRPr="00F13737">
        <w:rPr>
          <w:rFonts w:ascii="Times New Roman" w:hAnsi="Times New Roman"/>
          <w:sz w:val="24"/>
          <w:szCs w:val="24"/>
        </w:rPr>
        <w:t>;</w:t>
      </w:r>
    </w:p>
    <w:p w:rsidR="00924F3C" w:rsidRPr="00A1111F" w:rsidRDefault="00924F3C" w:rsidP="00A1111F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uk-UA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пристрій для зберіг</w:t>
      </w:r>
      <w:r>
        <w:rPr>
          <w:rFonts w:ascii="Times New Roman" w:hAnsi="Times New Roman"/>
          <w:sz w:val="24"/>
          <w:szCs w:val="24"/>
          <w:lang w:val="uk-UA"/>
        </w:rPr>
        <w:t>ання інформації будь-якого виду</w:t>
      </w:r>
      <w:r w:rsidRPr="00F13737">
        <w:rPr>
          <w:rFonts w:ascii="Times New Roman" w:hAnsi="Times New Roman"/>
          <w:sz w:val="24"/>
          <w:szCs w:val="24"/>
        </w:rPr>
        <w:t>;</w:t>
      </w:r>
    </w:p>
    <w:p w:rsidR="00924F3C" w:rsidRPr="00F13737" w:rsidRDefault="00924F3C" w:rsidP="00A1111F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uk-UA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багатофункціональний електронний пристрій для роботи з інформацією</w:t>
      </w:r>
    </w:p>
    <w:p w:rsidR="00924F3C" w:rsidRPr="00DE7919" w:rsidRDefault="00924F3C" w:rsidP="00F13737">
      <w:pPr>
        <w:rPr>
          <w:rFonts w:ascii="Times New Roman" w:hAnsi="Times New Roman"/>
          <w:sz w:val="24"/>
          <w:szCs w:val="24"/>
        </w:rPr>
      </w:pPr>
    </w:p>
    <w:p w:rsidR="00924F3C" w:rsidRPr="00DE7919" w:rsidRDefault="00924F3C" w:rsidP="00F13737">
      <w:pPr>
        <w:rPr>
          <w:rFonts w:ascii="Times New Roman" w:hAnsi="Times New Roman"/>
          <w:sz w:val="24"/>
          <w:szCs w:val="24"/>
        </w:rPr>
      </w:pPr>
    </w:p>
    <w:p w:rsidR="00924F3C" w:rsidRPr="00F13737" w:rsidRDefault="00924F3C" w:rsidP="00A1111F">
      <w:pPr>
        <w:pStyle w:val="ListParagraph"/>
        <w:ind w:left="0" w:firstLine="0"/>
        <w:rPr>
          <w:rFonts w:ascii="Times New Roman" w:hAnsi="Times New Roman"/>
          <w:sz w:val="24"/>
          <w:szCs w:val="24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F13737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A1111F">
        <w:rPr>
          <w:rFonts w:ascii="Times New Roman" w:hAnsi="Times New Roman"/>
          <w:sz w:val="24"/>
          <w:szCs w:val="24"/>
          <w:lang w:val="uk-UA"/>
        </w:rPr>
        <w:t>Швидкість роботи комп'ютера залежить від:</w:t>
      </w:r>
    </w:p>
    <w:p w:rsidR="00924F3C" w:rsidRPr="00F13737" w:rsidRDefault="00924F3C" w:rsidP="00F13737">
      <w:pPr>
        <w:pStyle w:val="ListParagraph"/>
        <w:numPr>
          <w:ilvl w:val="0"/>
          <w:numId w:val="6"/>
        </w:numPr>
        <w:ind w:left="1134" w:hanging="141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тактової частоти обробки інформації в процесорі</w:t>
      </w:r>
      <w:r w:rsidRPr="00F13737">
        <w:rPr>
          <w:rFonts w:ascii="Times New Roman" w:hAnsi="Times New Roman"/>
          <w:sz w:val="24"/>
          <w:szCs w:val="24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numPr>
          <w:ilvl w:val="0"/>
          <w:numId w:val="6"/>
        </w:numPr>
        <w:ind w:left="1134" w:hanging="141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організації інтерфейсу операційної системи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numPr>
          <w:ilvl w:val="0"/>
          <w:numId w:val="6"/>
        </w:numPr>
        <w:ind w:left="1134" w:hanging="141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обсягу зовнішнього пристрою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numPr>
          <w:ilvl w:val="0"/>
          <w:numId w:val="6"/>
        </w:numPr>
        <w:ind w:left="1134" w:hanging="141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обсягу оброблюваної інформації</w:t>
      </w:r>
    </w:p>
    <w:p w:rsidR="00924F3C" w:rsidRPr="00F13737" w:rsidRDefault="00924F3C" w:rsidP="00F13737">
      <w:pPr>
        <w:pStyle w:val="ListParagraph"/>
        <w:numPr>
          <w:ilvl w:val="0"/>
          <w:numId w:val="6"/>
        </w:numPr>
        <w:ind w:left="1134" w:hanging="141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F13737" w:rsidRDefault="00924F3C" w:rsidP="00F13737">
      <w:pPr>
        <w:pStyle w:val="ListParagraph"/>
        <w:numPr>
          <w:ilvl w:val="0"/>
          <w:numId w:val="6"/>
        </w:numPr>
        <w:ind w:left="1134" w:hanging="141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F13737" w:rsidRDefault="00924F3C" w:rsidP="00F13737">
      <w:pPr>
        <w:pStyle w:val="ListParagraph"/>
        <w:numPr>
          <w:ilvl w:val="0"/>
          <w:numId w:val="6"/>
        </w:numPr>
        <w:ind w:left="1134" w:hanging="141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F13737" w:rsidRDefault="00924F3C" w:rsidP="00F13737">
      <w:pPr>
        <w:pStyle w:val="ListParagraph"/>
        <w:numPr>
          <w:ilvl w:val="0"/>
          <w:numId w:val="6"/>
        </w:numPr>
        <w:ind w:left="1134" w:hanging="141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F13737" w:rsidRDefault="00924F3C" w:rsidP="00F13737">
      <w:pPr>
        <w:pStyle w:val="ListParagraph"/>
        <w:numPr>
          <w:ilvl w:val="0"/>
          <w:numId w:val="6"/>
        </w:numPr>
        <w:ind w:left="1134" w:hanging="141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Default="00924F3C" w:rsidP="00F13737">
      <w:pPr>
        <w:pStyle w:val="ListParagraph"/>
        <w:ind w:left="1134" w:firstLine="0"/>
        <w:rPr>
          <w:rFonts w:ascii="Times New Roman" w:hAnsi="Times New Roman"/>
          <w:sz w:val="24"/>
          <w:szCs w:val="24"/>
          <w:lang w:val="en-US"/>
        </w:rPr>
      </w:pPr>
    </w:p>
    <w:p w:rsidR="00924F3C" w:rsidRPr="00F13737" w:rsidRDefault="00924F3C" w:rsidP="00F13737">
      <w:pPr>
        <w:ind w:left="0" w:firstLine="0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F13737">
        <w:rPr>
          <w:rFonts w:ascii="Times New Roman" w:hAnsi="Times New Roman"/>
          <w:sz w:val="24"/>
          <w:szCs w:val="24"/>
          <w:lang w:val="uk-UA"/>
        </w:rPr>
        <w:br/>
      </w:r>
      <w:r w:rsidRPr="00F13737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F13737"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 w:rsidRPr="00F1373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F13737">
        <w:rPr>
          <w:rFonts w:ascii="Times New Roman" w:hAnsi="Times New Roman"/>
          <w:sz w:val="24"/>
          <w:szCs w:val="24"/>
          <w:lang w:val="uk-UA"/>
        </w:rPr>
        <w:t>Тактова частота процесора - це:</w:t>
      </w:r>
    </w:p>
    <w:p w:rsidR="00924F3C" w:rsidRPr="00A1111F" w:rsidRDefault="00924F3C" w:rsidP="00F13737">
      <w:pPr>
        <w:pStyle w:val="ListParagraph"/>
        <w:numPr>
          <w:ilvl w:val="0"/>
          <w:numId w:val="7"/>
        </w:numPr>
        <w:ind w:left="0" w:firstLine="0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F13737">
      <w:pPr>
        <w:pStyle w:val="ListParagraph"/>
        <w:numPr>
          <w:ilvl w:val="0"/>
          <w:numId w:val="7"/>
        </w:numPr>
        <w:ind w:left="0" w:firstLine="0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F13737">
      <w:pPr>
        <w:pStyle w:val="ListParagraph"/>
        <w:numPr>
          <w:ilvl w:val="0"/>
          <w:numId w:val="7"/>
        </w:numPr>
        <w:ind w:left="0" w:firstLine="0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F13737">
      <w:pPr>
        <w:pStyle w:val="ListParagraph"/>
        <w:numPr>
          <w:ilvl w:val="0"/>
          <w:numId w:val="7"/>
        </w:numPr>
        <w:ind w:left="0" w:firstLine="0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F13737">
      <w:pPr>
        <w:pStyle w:val="ListParagraph"/>
        <w:numPr>
          <w:ilvl w:val="0"/>
          <w:numId w:val="7"/>
        </w:numPr>
        <w:ind w:left="0" w:firstLine="0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F13737">
      <w:pPr>
        <w:pStyle w:val="ListParagraph"/>
        <w:numPr>
          <w:ilvl w:val="0"/>
          <w:numId w:val="7"/>
        </w:numPr>
        <w:ind w:left="0" w:firstLine="0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F13737">
      <w:pPr>
        <w:pStyle w:val="ListParagraph"/>
        <w:numPr>
          <w:ilvl w:val="0"/>
          <w:numId w:val="7"/>
        </w:numPr>
        <w:ind w:left="0" w:firstLine="0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F13737">
      <w:pPr>
        <w:pStyle w:val="ListParagraph"/>
        <w:numPr>
          <w:ilvl w:val="0"/>
          <w:numId w:val="7"/>
        </w:numPr>
        <w:ind w:left="0" w:firstLine="0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F13737" w:rsidRDefault="00924F3C" w:rsidP="00F13737">
      <w:pPr>
        <w:pStyle w:val="ListParagraph"/>
        <w:numPr>
          <w:ilvl w:val="0"/>
          <w:numId w:val="7"/>
        </w:numPr>
        <w:ind w:left="0" w:firstLine="0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numPr>
          <w:ilvl w:val="0"/>
          <w:numId w:val="8"/>
        </w:numPr>
        <w:ind w:left="1418" w:hanging="425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число двійкових операцій, здійсню</w:t>
      </w:r>
      <w:r>
        <w:rPr>
          <w:rFonts w:ascii="Times New Roman" w:hAnsi="Times New Roman"/>
          <w:sz w:val="24"/>
          <w:szCs w:val="24"/>
          <w:lang w:val="uk-UA"/>
        </w:rPr>
        <w:t>ваних процесором в одиницю часу</w:t>
      </w:r>
      <w:r w:rsidRPr="00F13737">
        <w:rPr>
          <w:rFonts w:ascii="Times New Roman" w:hAnsi="Times New Roman"/>
          <w:sz w:val="24"/>
          <w:szCs w:val="24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numPr>
          <w:ilvl w:val="0"/>
          <w:numId w:val="8"/>
        </w:numPr>
        <w:ind w:left="1418" w:hanging="425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число вироблюваних за одну секунду імпульсів, синхроні</w:t>
      </w:r>
      <w:r>
        <w:rPr>
          <w:rFonts w:ascii="Times New Roman" w:hAnsi="Times New Roman"/>
          <w:sz w:val="24"/>
          <w:szCs w:val="24"/>
          <w:lang w:val="uk-UA"/>
        </w:rPr>
        <w:t>зуючих роботу вузлів комп'ютера</w:t>
      </w:r>
      <w:r w:rsidRPr="00F13737">
        <w:rPr>
          <w:rFonts w:ascii="Times New Roman" w:hAnsi="Times New Roman"/>
          <w:sz w:val="24"/>
          <w:szCs w:val="24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numPr>
          <w:ilvl w:val="0"/>
          <w:numId w:val="8"/>
        </w:numPr>
        <w:ind w:left="1418" w:hanging="425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число можливих звернень процесора до опе</w:t>
      </w:r>
      <w:r>
        <w:rPr>
          <w:rFonts w:ascii="Times New Roman" w:hAnsi="Times New Roman"/>
          <w:sz w:val="24"/>
          <w:szCs w:val="24"/>
          <w:lang w:val="uk-UA"/>
        </w:rPr>
        <w:t>раційної пам'яті в одиницю часу</w:t>
      </w:r>
      <w:r w:rsidRPr="00F13737">
        <w:rPr>
          <w:rFonts w:ascii="Times New Roman" w:hAnsi="Times New Roman"/>
          <w:sz w:val="24"/>
          <w:szCs w:val="24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numPr>
          <w:ilvl w:val="0"/>
          <w:numId w:val="8"/>
        </w:numPr>
        <w:ind w:left="1418" w:hanging="425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швидкість обміну інформацією між процесором і ПЗ</w:t>
      </w:r>
      <w:r>
        <w:rPr>
          <w:rFonts w:ascii="Times New Roman" w:hAnsi="Times New Roman"/>
          <w:sz w:val="24"/>
          <w:szCs w:val="24"/>
          <w:lang w:val="uk-UA"/>
        </w:rPr>
        <w:t>П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numPr>
          <w:ilvl w:val="0"/>
          <w:numId w:val="8"/>
        </w:numPr>
        <w:ind w:left="1418" w:hanging="425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F13737" w:rsidRDefault="00924F3C" w:rsidP="00F13737">
      <w:pPr>
        <w:pStyle w:val="ListParagraph"/>
        <w:numPr>
          <w:ilvl w:val="0"/>
          <w:numId w:val="8"/>
        </w:numPr>
        <w:ind w:left="1418" w:hanging="425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Default="00924F3C" w:rsidP="00F13737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ind w:left="0" w:firstLine="0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924F3C" w:rsidRPr="00F13737" w:rsidRDefault="00924F3C" w:rsidP="00F13737">
      <w:pPr>
        <w:pStyle w:val="ListParagraph"/>
        <w:ind w:left="0" w:firstLine="0"/>
        <w:rPr>
          <w:rFonts w:ascii="Times New Roman" w:hAnsi="Times New Roman"/>
          <w:sz w:val="24"/>
          <w:szCs w:val="24"/>
          <w:lang w:val="uk-UA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F13737">
        <w:rPr>
          <w:rFonts w:ascii="Times New Roman" w:hAnsi="Times New Roman"/>
          <w:b/>
          <w:bCs/>
          <w:sz w:val="24"/>
          <w:szCs w:val="24"/>
          <w:lang w:val="uk-UA" w:eastAsia="ru-RU"/>
        </w:rPr>
        <w:t>4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A1111F">
        <w:rPr>
          <w:rFonts w:ascii="Times New Roman" w:hAnsi="Times New Roman"/>
          <w:sz w:val="24"/>
          <w:szCs w:val="24"/>
          <w:lang w:val="uk-UA"/>
        </w:rPr>
        <w:t>Об'єм оперативної пам'яті визначає:</w:t>
      </w:r>
    </w:p>
    <w:p w:rsidR="00924F3C" w:rsidRPr="00F13737" w:rsidRDefault="00924F3C" w:rsidP="00F13737">
      <w:pPr>
        <w:pStyle w:val="ListParagraph"/>
        <w:numPr>
          <w:ilvl w:val="0"/>
          <w:numId w:val="10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який обсяг інформації може зберігатися на жорсткому диску</w:t>
      </w:r>
      <w:r w:rsidRPr="00F13737">
        <w:rPr>
          <w:rFonts w:ascii="Times New Roman" w:hAnsi="Times New Roman"/>
          <w:sz w:val="24"/>
          <w:szCs w:val="24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numPr>
          <w:ilvl w:val="0"/>
          <w:numId w:val="10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який обсяг інформації можна копіювати</w:t>
      </w:r>
      <w:r w:rsidRPr="00F13737">
        <w:rPr>
          <w:rFonts w:ascii="Times New Roman" w:hAnsi="Times New Roman"/>
          <w:sz w:val="24"/>
          <w:szCs w:val="24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numPr>
          <w:ilvl w:val="0"/>
          <w:numId w:val="10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який обсяг інформації може оброблятися без звернень до жорсткого диску</w:t>
      </w:r>
      <w:r w:rsidRPr="00F13737">
        <w:rPr>
          <w:rFonts w:ascii="Times New Roman" w:hAnsi="Times New Roman"/>
          <w:sz w:val="24"/>
          <w:szCs w:val="24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numPr>
          <w:ilvl w:val="0"/>
          <w:numId w:val="10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який обсяг інформації можна вивести на друк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ind w:left="0" w:firstLine="0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924F3C" w:rsidRDefault="00924F3C" w:rsidP="00F13737">
      <w:pPr>
        <w:pStyle w:val="ListParagraph"/>
        <w:ind w:left="0" w:firstLine="0"/>
        <w:rPr>
          <w:rFonts w:ascii="Times New Roman" w:hAnsi="Times New Roman"/>
          <w:sz w:val="24"/>
          <w:szCs w:val="24"/>
          <w:lang w:val="uk-UA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F13737">
        <w:rPr>
          <w:rFonts w:ascii="Times New Roman" w:hAnsi="Times New Roman"/>
          <w:b/>
          <w:bCs/>
          <w:sz w:val="24"/>
          <w:szCs w:val="24"/>
          <w:lang w:val="uk-UA" w:eastAsia="ru-RU"/>
        </w:rPr>
        <w:t>5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Магі</w:t>
      </w:r>
      <w:r w:rsidRPr="00A1111F">
        <w:rPr>
          <w:rFonts w:ascii="Times New Roman" w:hAnsi="Times New Roman"/>
          <w:sz w:val="24"/>
          <w:szCs w:val="24"/>
          <w:lang w:val="uk-UA"/>
        </w:rPr>
        <w:t>стрально-модульний принцип архітектури сучасних персональних комп'ютерів передбачає таку логічну організацію його апаратних компонентів, при якій:</w:t>
      </w:r>
    </w:p>
    <w:p w:rsidR="00924F3C" w:rsidRPr="00F13737" w:rsidRDefault="00924F3C" w:rsidP="00F13737">
      <w:pPr>
        <w:pStyle w:val="ListParagraph"/>
        <w:numPr>
          <w:ilvl w:val="0"/>
          <w:numId w:val="11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кожен пристрій зв'язується з іншими безпосередньо, а також через одну центральну магістраль;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numPr>
          <w:ilvl w:val="0"/>
          <w:numId w:val="11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всі вони зв'язуються один з одним через магістраль, що включає в себе шини даних, адреси і управління;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numPr>
          <w:ilvl w:val="0"/>
          <w:numId w:val="11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зв'язок пристроїв один з одним здійснюється через центральний процесор, до якого вони всі підключаються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F13737" w:rsidRDefault="00924F3C" w:rsidP="00F13737">
      <w:pPr>
        <w:pStyle w:val="ListParagraph"/>
        <w:numPr>
          <w:ilvl w:val="0"/>
          <w:numId w:val="11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пристрої зв'язуються один з одним в певній фіксованій послідовності (кільцем)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F13737">
      <w:pPr>
        <w:pStyle w:val="ListParagraph"/>
        <w:ind w:left="0" w:firstLine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24F3C" w:rsidRDefault="00924F3C" w:rsidP="00F13737">
      <w:pPr>
        <w:pStyle w:val="ListParagraph"/>
        <w:ind w:left="993" w:firstLine="0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924F3C" w:rsidRPr="00A71173" w:rsidRDefault="00924F3C" w:rsidP="00F13737">
      <w:pPr>
        <w:pStyle w:val="ListParagraph"/>
        <w:ind w:left="0" w:firstLine="0"/>
        <w:rPr>
          <w:rFonts w:ascii="Times New Roman" w:hAnsi="Times New Roman"/>
          <w:sz w:val="24"/>
          <w:szCs w:val="24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F13737">
        <w:rPr>
          <w:rFonts w:ascii="Times New Roman" w:hAnsi="Times New Roman"/>
          <w:b/>
          <w:bCs/>
          <w:sz w:val="24"/>
          <w:szCs w:val="24"/>
          <w:lang w:val="uk-UA" w:eastAsia="ru-RU"/>
        </w:rPr>
        <w:t>6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Назвіть пристрої</w:t>
      </w:r>
      <w:r w:rsidRPr="00A1111F">
        <w:rPr>
          <w:rFonts w:ascii="Times New Roman" w:hAnsi="Times New Roman"/>
          <w:sz w:val="24"/>
          <w:szCs w:val="24"/>
          <w:lang w:val="uk-UA"/>
        </w:rPr>
        <w:t>, що входять до складу процесора:</w:t>
      </w:r>
    </w:p>
    <w:p w:rsidR="00924F3C" w:rsidRPr="00A71173" w:rsidRDefault="00924F3C" w:rsidP="00A71173">
      <w:pPr>
        <w:pStyle w:val="ListParagraph"/>
        <w:numPr>
          <w:ilvl w:val="0"/>
          <w:numId w:val="12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оперативне запам'ятовуючий пристрій, принтер;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A71173">
      <w:pPr>
        <w:pStyle w:val="ListParagraph"/>
        <w:numPr>
          <w:ilvl w:val="0"/>
          <w:numId w:val="12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арифметико-логічний пристрій, пристрій управління;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A71173">
      <w:pPr>
        <w:pStyle w:val="ListParagraph"/>
        <w:numPr>
          <w:ilvl w:val="0"/>
          <w:numId w:val="12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/>
        </w:rPr>
        <w:t>кеш-</w:t>
      </w:r>
      <w:r w:rsidRPr="00A1111F">
        <w:rPr>
          <w:rFonts w:ascii="Times New Roman" w:hAnsi="Times New Roman"/>
          <w:sz w:val="24"/>
          <w:szCs w:val="24"/>
          <w:lang w:val="uk-UA"/>
        </w:rPr>
        <w:t xml:space="preserve">пам'ять, </w:t>
      </w:r>
      <w:r>
        <w:rPr>
          <w:rFonts w:ascii="Times New Roman" w:hAnsi="Times New Roman"/>
          <w:sz w:val="24"/>
          <w:szCs w:val="24"/>
          <w:lang w:val="uk-UA"/>
        </w:rPr>
        <w:t>відеопам’ять</w:t>
      </w:r>
      <w:r w:rsidRPr="00A1111F">
        <w:rPr>
          <w:rFonts w:ascii="Times New Roman" w:hAnsi="Times New Roman"/>
          <w:sz w:val="24"/>
          <w:szCs w:val="24"/>
          <w:lang w:val="uk-UA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A71173">
      <w:pPr>
        <w:pStyle w:val="ListParagraph"/>
        <w:numPr>
          <w:ilvl w:val="0"/>
          <w:numId w:val="12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скане</w:t>
      </w:r>
      <w:r>
        <w:rPr>
          <w:rFonts w:ascii="Times New Roman" w:hAnsi="Times New Roman"/>
          <w:sz w:val="24"/>
          <w:szCs w:val="24"/>
          <w:lang w:val="uk-UA"/>
        </w:rPr>
        <w:t>р, ПЗП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A71173">
      <w:pPr>
        <w:pStyle w:val="ListParagraph"/>
        <w:numPr>
          <w:ilvl w:val="0"/>
          <w:numId w:val="12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71173" w:rsidRDefault="00924F3C" w:rsidP="00A71173">
      <w:pPr>
        <w:pStyle w:val="ListParagraph"/>
        <w:numPr>
          <w:ilvl w:val="0"/>
          <w:numId w:val="12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71173" w:rsidRDefault="00924F3C" w:rsidP="00A71173">
      <w:pPr>
        <w:pStyle w:val="ListParagraph"/>
        <w:numPr>
          <w:ilvl w:val="0"/>
          <w:numId w:val="12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71173" w:rsidRDefault="00924F3C" w:rsidP="00A71173">
      <w:pPr>
        <w:pStyle w:val="ListParagraph"/>
        <w:ind w:left="0" w:firstLine="0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924F3C" w:rsidRPr="00A71173" w:rsidRDefault="00924F3C" w:rsidP="00A71173">
      <w:pPr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924F3C" w:rsidRDefault="00924F3C" w:rsidP="00A71173">
      <w:pPr>
        <w:pStyle w:val="ListParagraph"/>
        <w:ind w:left="0" w:firstLine="0"/>
        <w:rPr>
          <w:rFonts w:ascii="Times New Roman" w:hAnsi="Times New Roman"/>
          <w:sz w:val="24"/>
          <w:szCs w:val="24"/>
          <w:lang w:val="uk-UA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F13737">
        <w:rPr>
          <w:rFonts w:ascii="Times New Roman" w:hAnsi="Times New Roman"/>
          <w:b/>
          <w:bCs/>
          <w:sz w:val="24"/>
          <w:szCs w:val="24"/>
          <w:lang w:val="uk-UA" w:eastAsia="ru-RU"/>
        </w:rPr>
        <w:t>7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Постійний</w:t>
      </w:r>
      <w:r w:rsidRPr="00A1111F">
        <w:rPr>
          <w:rFonts w:ascii="Times New Roman" w:hAnsi="Times New Roman"/>
          <w:sz w:val="24"/>
          <w:szCs w:val="24"/>
          <w:lang w:val="uk-UA"/>
        </w:rPr>
        <w:t xml:space="preserve"> запам'ятовуючий пристрій служить для:</w:t>
      </w:r>
    </w:p>
    <w:p w:rsidR="00924F3C" w:rsidRPr="00A71173" w:rsidRDefault="00924F3C" w:rsidP="00A71173">
      <w:pPr>
        <w:pStyle w:val="ListParagraph"/>
        <w:numPr>
          <w:ilvl w:val="0"/>
          <w:numId w:val="13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збереження програм початкового завантаження комп'ютера і тестування його вузлів</w:t>
      </w:r>
      <w:r>
        <w:rPr>
          <w:rFonts w:ascii="Times New Roman" w:hAnsi="Times New Roman"/>
          <w:sz w:val="24"/>
          <w:szCs w:val="24"/>
          <w:lang w:val="uk-UA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A71173">
      <w:pPr>
        <w:pStyle w:val="ListParagraph"/>
        <w:numPr>
          <w:ilvl w:val="0"/>
          <w:numId w:val="13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зберігання програми користувача під час роботи</w:t>
      </w:r>
      <w:r>
        <w:rPr>
          <w:rFonts w:ascii="Times New Roman" w:hAnsi="Times New Roman"/>
          <w:sz w:val="24"/>
          <w:szCs w:val="24"/>
          <w:lang w:val="uk-UA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A71173">
      <w:pPr>
        <w:pStyle w:val="ListParagraph"/>
        <w:numPr>
          <w:ilvl w:val="0"/>
          <w:numId w:val="13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постійного зберігання особливо цінних документів</w:t>
      </w:r>
      <w:r>
        <w:rPr>
          <w:rFonts w:ascii="Times New Roman" w:hAnsi="Times New Roman"/>
          <w:sz w:val="24"/>
          <w:szCs w:val="24"/>
          <w:lang w:val="uk-UA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A71173">
      <w:pPr>
        <w:pStyle w:val="ListParagraph"/>
        <w:numPr>
          <w:ilvl w:val="0"/>
          <w:numId w:val="13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зберігання постійно використовуваних програм</w:t>
      </w:r>
    </w:p>
    <w:p w:rsidR="00924F3C" w:rsidRPr="00A71173" w:rsidRDefault="00924F3C" w:rsidP="00A71173">
      <w:pPr>
        <w:pStyle w:val="ListParagraph"/>
        <w:ind w:left="0" w:firstLine="0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br/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Default="00924F3C" w:rsidP="00A71173">
      <w:pPr>
        <w:pStyle w:val="ListParagraph"/>
        <w:ind w:left="0" w:firstLine="0"/>
        <w:rPr>
          <w:rFonts w:ascii="Times New Roman" w:hAnsi="Times New Roman"/>
          <w:sz w:val="24"/>
          <w:szCs w:val="24"/>
          <w:lang w:val="uk-UA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br/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F13737">
        <w:rPr>
          <w:rFonts w:ascii="Times New Roman" w:hAnsi="Times New Roman"/>
          <w:b/>
          <w:bCs/>
          <w:sz w:val="24"/>
          <w:szCs w:val="24"/>
          <w:lang w:val="uk-UA" w:eastAsia="ru-RU"/>
        </w:rPr>
        <w:t>8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Адресує</w:t>
      </w:r>
      <w:r w:rsidRPr="00A1111F">
        <w:rPr>
          <w:rFonts w:ascii="Times New Roman" w:hAnsi="Times New Roman"/>
          <w:sz w:val="24"/>
          <w:szCs w:val="24"/>
          <w:lang w:val="uk-UA"/>
        </w:rPr>
        <w:t>мость оперативної пам'яті означає:</w:t>
      </w:r>
    </w:p>
    <w:p w:rsidR="00924F3C" w:rsidRPr="00A71173" w:rsidRDefault="00924F3C" w:rsidP="00A71173">
      <w:pPr>
        <w:pStyle w:val="ListParagraph"/>
        <w:numPr>
          <w:ilvl w:val="0"/>
          <w:numId w:val="14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дискретність структурних одиниць пам'яті;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A71173">
      <w:pPr>
        <w:pStyle w:val="ListParagraph"/>
        <w:numPr>
          <w:ilvl w:val="0"/>
          <w:numId w:val="14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енергозалежність оперативної пам'яті;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A71173">
      <w:pPr>
        <w:pStyle w:val="ListParagraph"/>
        <w:numPr>
          <w:ilvl w:val="0"/>
          <w:numId w:val="14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наявність номера у кожної комірки оперативної пам'яті;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A71173">
      <w:pPr>
        <w:pStyle w:val="ListParagraph"/>
        <w:numPr>
          <w:ilvl w:val="0"/>
          <w:numId w:val="14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енергонезалежність оперативної пам'яті</w:t>
      </w:r>
    </w:p>
    <w:p w:rsidR="00924F3C" w:rsidRPr="00A71173" w:rsidRDefault="00924F3C" w:rsidP="00A71173">
      <w:pPr>
        <w:pStyle w:val="ListParagraph"/>
        <w:numPr>
          <w:ilvl w:val="0"/>
          <w:numId w:val="14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71173" w:rsidRDefault="00924F3C" w:rsidP="00A71173">
      <w:pPr>
        <w:pStyle w:val="ListParagraph"/>
        <w:numPr>
          <w:ilvl w:val="0"/>
          <w:numId w:val="14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br/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A71173">
      <w:pPr>
        <w:pStyle w:val="ListParagraph"/>
        <w:numPr>
          <w:ilvl w:val="0"/>
          <w:numId w:val="14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71173" w:rsidRDefault="00924F3C" w:rsidP="00A71173">
      <w:pPr>
        <w:pStyle w:val="ListParagraph"/>
        <w:numPr>
          <w:ilvl w:val="0"/>
          <w:numId w:val="14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DE7919" w:rsidRDefault="00924F3C" w:rsidP="00A71173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uk-UA" w:eastAsia="ru-RU"/>
        </w:rPr>
      </w:pPr>
    </w:p>
    <w:p w:rsidR="00924F3C" w:rsidRPr="00DE7919" w:rsidRDefault="00924F3C" w:rsidP="00A71173">
      <w:pPr>
        <w:pStyle w:val="ListParagraph"/>
        <w:ind w:left="0" w:firstLine="0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924F3C" w:rsidRPr="00DE7919" w:rsidRDefault="00924F3C" w:rsidP="00A71173">
      <w:pPr>
        <w:pStyle w:val="ListParagraph"/>
        <w:ind w:left="0" w:firstLine="0"/>
        <w:rPr>
          <w:rFonts w:ascii="Times New Roman" w:hAnsi="Times New Roman"/>
          <w:sz w:val="24"/>
          <w:szCs w:val="24"/>
          <w:lang w:val="uk-UA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F13737">
        <w:rPr>
          <w:rFonts w:ascii="Times New Roman" w:hAnsi="Times New Roman"/>
          <w:b/>
          <w:bCs/>
          <w:sz w:val="24"/>
          <w:szCs w:val="24"/>
          <w:lang w:val="uk-UA" w:eastAsia="ru-RU"/>
        </w:rPr>
        <w:t>9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A1111F">
        <w:rPr>
          <w:rFonts w:ascii="Times New Roman" w:hAnsi="Times New Roman"/>
          <w:sz w:val="24"/>
          <w:szCs w:val="24"/>
          <w:lang w:val="uk-UA"/>
        </w:rPr>
        <w:t>Процес зберігання інформації на зовнішніх носіях принципово відрізняється від процесу зберігання інформації в оперативній пам'яті:</w:t>
      </w:r>
    </w:p>
    <w:p w:rsidR="00924F3C" w:rsidRPr="00A71173" w:rsidRDefault="00924F3C" w:rsidP="00A71173">
      <w:pPr>
        <w:pStyle w:val="ListParagraph"/>
        <w:numPr>
          <w:ilvl w:val="0"/>
          <w:numId w:val="15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тим, що на зовнішніх носіях інформація може зберігатися після відключення живлення комп'ютера;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A71173">
      <w:pPr>
        <w:pStyle w:val="ListParagraph"/>
        <w:numPr>
          <w:ilvl w:val="0"/>
          <w:numId w:val="15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різною швидкістю доступу до інформації, що зберігається</w:t>
      </w:r>
      <w:r w:rsidRPr="00A71173">
        <w:rPr>
          <w:rFonts w:ascii="Times New Roman" w:hAnsi="Times New Roman"/>
          <w:sz w:val="24"/>
          <w:szCs w:val="24"/>
          <w:lang w:val="uk-UA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A71173">
      <w:pPr>
        <w:pStyle w:val="ListParagraph"/>
        <w:numPr>
          <w:ilvl w:val="0"/>
          <w:numId w:val="15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можливістю захисту інформації;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A71173">
      <w:pPr>
        <w:pStyle w:val="ListParagraph"/>
        <w:numPr>
          <w:ilvl w:val="0"/>
          <w:numId w:val="15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способами доступу</w:t>
      </w:r>
      <w:r>
        <w:rPr>
          <w:rFonts w:ascii="Times New Roman" w:hAnsi="Times New Roman"/>
          <w:sz w:val="24"/>
          <w:szCs w:val="24"/>
          <w:lang w:val="uk-UA"/>
        </w:rPr>
        <w:t xml:space="preserve"> до інформації, що зберігається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71173" w:rsidRDefault="00924F3C" w:rsidP="00A71173">
      <w:pPr>
        <w:pStyle w:val="ListParagraph"/>
        <w:numPr>
          <w:ilvl w:val="0"/>
          <w:numId w:val="15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DE7919" w:rsidRDefault="00924F3C" w:rsidP="00A71173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uk-UA" w:eastAsia="ru-RU"/>
        </w:rPr>
      </w:pPr>
    </w:p>
    <w:p w:rsidR="00924F3C" w:rsidRPr="00DE7919" w:rsidRDefault="00924F3C" w:rsidP="00A71173">
      <w:pPr>
        <w:pStyle w:val="ListParagraph"/>
        <w:ind w:left="0" w:firstLine="0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924F3C" w:rsidRPr="00DE7919" w:rsidRDefault="00924F3C" w:rsidP="00A71173">
      <w:pPr>
        <w:pStyle w:val="ListParagraph"/>
        <w:ind w:left="0" w:firstLine="0"/>
        <w:rPr>
          <w:rFonts w:ascii="Times New Roman" w:hAnsi="Times New Roman"/>
          <w:sz w:val="24"/>
          <w:szCs w:val="24"/>
          <w:lang w:val="uk-UA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№1</w:t>
      </w:r>
      <w:r w:rsidRPr="00A71173">
        <w:rPr>
          <w:rFonts w:ascii="Times New Roman" w:hAnsi="Times New Roman"/>
          <w:b/>
          <w:bCs/>
          <w:sz w:val="24"/>
          <w:szCs w:val="24"/>
          <w:lang w:val="uk-UA" w:eastAsia="ru-RU"/>
        </w:rPr>
        <w:t>0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A1111F">
        <w:rPr>
          <w:rFonts w:ascii="Times New Roman" w:hAnsi="Times New Roman"/>
          <w:sz w:val="24"/>
          <w:szCs w:val="24"/>
          <w:lang w:val="uk-UA"/>
        </w:rPr>
        <w:t>При вимиканні комп'ютера інформація</w:t>
      </w:r>
      <w:r w:rsidRPr="007A7B8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1111F">
        <w:rPr>
          <w:rFonts w:ascii="Times New Roman" w:hAnsi="Times New Roman"/>
          <w:sz w:val="24"/>
          <w:szCs w:val="24"/>
          <w:lang w:val="uk-UA"/>
        </w:rPr>
        <w:t>зникає:</w:t>
      </w:r>
    </w:p>
    <w:p w:rsidR="00924F3C" w:rsidRPr="007A7B89" w:rsidRDefault="00924F3C" w:rsidP="007A7B89">
      <w:pPr>
        <w:pStyle w:val="ListParagraph"/>
        <w:numPr>
          <w:ilvl w:val="0"/>
          <w:numId w:val="16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з оперативної пам'яті;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7A7B89" w:rsidRDefault="00924F3C" w:rsidP="007A7B89">
      <w:pPr>
        <w:pStyle w:val="ListParagraph"/>
        <w:numPr>
          <w:ilvl w:val="0"/>
          <w:numId w:val="16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з пост</w:t>
      </w:r>
      <w:r>
        <w:rPr>
          <w:rFonts w:ascii="Times New Roman" w:hAnsi="Times New Roman"/>
          <w:sz w:val="24"/>
          <w:szCs w:val="24"/>
          <w:lang w:val="uk-UA"/>
        </w:rPr>
        <w:t>ійного запам'ятовуючого пристрою</w:t>
      </w:r>
      <w:r w:rsidRPr="00A1111F">
        <w:rPr>
          <w:rFonts w:ascii="Times New Roman" w:hAnsi="Times New Roman"/>
          <w:sz w:val="24"/>
          <w:szCs w:val="24"/>
          <w:lang w:val="uk-UA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7A7B89" w:rsidRDefault="00924F3C" w:rsidP="007A7B89">
      <w:pPr>
        <w:pStyle w:val="ListParagraph"/>
        <w:numPr>
          <w:ilvl w:val="0"/>
          <w:numId w:val="16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sz w:val="24"/>
          <w:szCs w:val="24"/>
          <w:lang w:val="uk-UA"/>
        </w:rPr>
        <w:t>стира</w:t>
      </w:r>
      <w:r>
        <w:rPr>
          <w:rFonts w:ascii="Times New Roman" w:hAnsi="Times New Roman"/>
          <w:sz w:val="24"/>
          <w:szCs w:val="24"/>
          <w:lang w:val="uk-UA"/>
        </w:rPr>
        <w:t>ється на жорсткому диску</w:t>
      </w:r>
      <w:r w:rsidRPr="00A1111F">
        <w:rPr>
          <w:rFonts w:ascii="Times New Roman" w:hAnsi="Times New Roman"/>
          <w:sz w:val="24"/>
          <w:szCs w:val="24"/>
          <w:lang w:val="uk-UA"/>
        </w:rPr>
        <w:t>;</w:t>
      </w:r>
      <w:r w:rsidRPr="00A1111F">
        <w:rPr>
          <w:rFonts w:ascii="Times New Roman" w:hAnsi="Times New Roman"/>
          <w:sz w:val="24"/>
          <w:szCs w:val="24"/>
          <w:lang w:val="uk-UA"/>
        </w:rPr>
        <w:br/>
      </w:r>
    </w:p>
    <w:p w:rsidR="00924F3C" w:rsidRPr="00A1111F" w:rsidRDefault="00924F3C" w:rsidP="007A7B89">
      <w:pPr>
        <w:pStyle w:val="ListParagraph"/>
        <w:numPr>
          <w:ilvl w:val="0"/>
          <w:numId w:val="16"/>
        </w:numPr>
        <w:ind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стирається на компакт- </w:t>
      </w:r>
      <w:r w:rsidRPr="00A1111F">
        <w:rPr>
          <w:rFonts w:ascii="Times New Roman" w:hAnsi="Times New Roman"/>
          <w:sz w:val="24"/>
          <w:szCs w:val="24"/>
          <w:lang w:val="uk-UA"/>
        </w:rPr>
        <w:t>диску</w:t>
      </w: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Pr="00A1111F" w:rsidRDefault="00924F3C" w:rsidP="007A7B89">
      <w:pPr>
        <w:ind w:left="0" w:firstLine="273"/>
        <w:rPr>
          <w:rFonts w:ascii="Times New Roman" w:hAnsi="Times New Roman"/>
          <w:vanish/>
          <w:sz w:val="24"/>
          <w:szCs w:val="24"/>
          <w:lang w:val="uk-UA" w:eastAsia="ru-RU"/>
        </w:rPr>
      </w:pPr>
    </w:p>
    <w:p w:rsidR="00924F3C" w:rsidRDefault="00924F3C" w:rsidP="007A7B89">
      <w:pPr>
        <w:ind w:left="0" w:firstLine="0"/>
        <w:rPr>
          <w:rFonts w:ascii="Times New Roman" w:hAnsi="Times New Roman"/>
          <w:sz w:val="24"/>
          <w:szCs w:val="24"/>
          <w:lang w:val="uk-UA"/>
        </w:rPr>
      </w:pPr>
    </w:p>
    <w:p w:rsidR="00924F3C" w:rsidRDefault="00924F3C" w:rsidP="007A7B89">
      <w:pPr>
        <w:ind w:left="0" w:firstLine="0"/>
        <w:rPr>
          <w:rFonts w:ascii="Times New Roman" w:hAnsi="Times New Roman"/>
          <w:sz w:val="24"/>
          <w:szCs w:val="24"/>
          <w:lang w:val="uk-UA"/>
        </w:rPr>
      </w:pPr>
    </w:p>
    <w:p w:rsidR="00924F3C" w:rsidRDefault="00924F3C" w:rsidP="007A7B89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en-US" w:eastAsia="ru-RU"/>
        </w:rPr>
      </w:pPr>
    </w:p>
    <w:p w:rsidR="00924F3C" w:rsidRDefault="00924F3C" w:rsidP="007A7B89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en-US" w:eastAsia="ru-RU"/>
        </w:rPr>
      </w:pPr>
    </w:p>
    <w:p w:rsidR="00924F3C" w:rsidRDefault="00924F3C" w:rsidP="007A7B89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en-US" w:eastAsia="ru-RU"/>
        </w:rPr>
      </w:pPr>
    </w:p>
    <w:p w:rsidR="00924F3C" w:rsidRDefault="00924F3C" w:rsidP="007A7B89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en-US" w:eastAsia="ru-RU"/>
        </w:rPr>
      </w:pPr>
    </w:p>
    <w:p w:rsidR="00924F3C" w:rsidRDefault="00924F3C" w:rsidP="007A7B89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en-US" w:eastAsia="ru-RU"/>
        </w:rPr>
      </w:pPr>
    </w:p>
    <w:p w:rsidR="00924F3C" w:rsidRDefault="00924F3C" w:rsidP="007A7B89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en-US" w:eastAsia="ru-RU"/>
        </w:rPr>
      </w:pPr>
    </w:p>
    <w:p w:rsidR="00924F3C" w:rsidRDefault="00924F3C" w:rsidP="007A7B89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en-US" w:eastAsia="ru-RU"/>
        </w:rPr>
      </w:pPr>
    </w:p>
    <w:p w:rsidR="00924F3C" w:rsidRDefault="00924F3C" w:rsidP="007A7B89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en-US" w:eastAsia="ru-RU"/>
        </w:rPr>
      </w:pPr>
    </w:p>
    <w:p w:rsidR="00924F3C" w:rsidRDefault="00924F3C" w:rsidP="007A7B89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en-US" w:eastAsia="ru-RU"/>
        </w:rPr>
      </w:pPr>
    </w:p>
    <w:p w:rsidR="00924F3C" w:rsidRDefault="00924F3C" w:rsidP="007A7B89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en-US" w:eastAsia="ru-RU"/>
        </w:rPr>
      </w:pPr>
    </w:p>
    <w:p w:rsidR="00924F3C" w:rsidRDefault="00924F3C" w:rsidP="007A7B89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en-US" w:eastAsia="ru-RU"/>
        </w:rPr>
      </w:pPr>
    </w:p>
    <w:p w:rsidR="00924F3C" w:rsidRDefault="00924F3C" w:rsidP="007A7B89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en-US" w:eastAsia="ru-RU"/>
        </w:rPr>
      </w:pPr>
    </w:p>
    <w:p w:rsidR="00924F3C" w:rsidRDefault="00924F3C" w:rsidP="007A7B89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en-US" w:eastAsia="ru-RU"/>
        </w:rPr>
      </w:pPr>
    </w:p>
    <w:p w:rsidR="00924F3C" w:rsidRDefault="00924F3C" w:rsidP="007A7B89">
      <w:pPr>
        <w:pStyle w:val="ListParagraph"/>
        <w:ind w:left="0" w:firstLine="0"/>
        <w:rPr>
          <w:rFonts w:ascii="Times New Roman" w:hAnsi="Times New Roman"/>
          <w:i/>
          <w:iCs/>
          <w:sz w:val="24"/>
          <w:szCs w:val="24"/>
          <w:lang w:val="en-US" w:eastAsia="ru-RU"/>
        </w:rPr>
      </w:pPr>
    </w:p>
    <w:p w:rsidR="00924F3C" w:rsidRPr="00F71FB8" w:rsidRDefault="00924F3C" w:rsidP="00DE7919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71FB8">
        <w:rPr>
          <w:rFonts w:ascii="Times New Roman" w:hAnsi="Times New Roman"/>
          <w:b/>
          <w:sz w:val="24"/>
          <w:szCs w:val="24"/>
          <w:lang w:val="uk-UA"/>
        </w:rPr>
        <w:t>Тест на тему: Операційна система MS Windows</w:t>
      </w:r>
    </w:p>
    <w:p w:rsidR="00924F3C" w:rsidRPr="00F71FB8" w:rsidRDefault="00924F3C" w:rsidP="00DE7919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24F3C" w:rsidRPr="00F71FB8" w:rsidRDefault="00924F3C" w:rsidP="00DE7919">
      <w:pPr>
        <w:tabs>
          <w:tab w:val="left" w:pos="1276"/>
        </w:tabs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№1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Які функції виконує операційна система?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a) організація діалогу з користувачем, управління апаратурою і ресурсами комп'ютера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забезпечення організації та зберігання файлів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підключення пристроїв введення/виведення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організація обміну даними між комп’ютером і різними периферійними пристроями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F71FB8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№2 </w:t>
      </w:r>
      <w:r>
        <w:rPr>
          <w:rFonts w:ascii="Times New Roman" w:hAnsi="Times New Roman"/>
          <w:sz w:val="24"/>
          <w:szCs w:val="24"/>
          <w:lang w:val="uk-UA" w:eastAsia="ru-RU"/>
        </w:rPr>
        <w:t>Де знаходиться BIOS?</w:t>
      </w:r>
      <w:r>
        <w:rPr>
          <w:rFonts w:ascii="Times New Roman" w:hAnsi="Times New Roman"/>
          <w:sz w:val="24"/>
          <w:szCs w:val="24"/>
          <w:lang w:val="uk-UA" w:eastAsia="ru-RU"/>
        </w:rPr>
        <w:br/>
        <w:t>a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 xml:space="preserve">) в </w:t>
      </w:r>
      <w:r w:rsidRPr="00F71FB8">
        <w:rPr>
          <w:rFonts w:ascii="Times New Roman" w:hAnsi="Times New Roman"/>
          <w:sz w:val="24"/>
          <w:szCs w:val="24"/>
          <w:lang w:val="uk-UA"/>
        </w:rPr>
        <w:t>оперативно-запам'ятовуючем пристр</w:t>
      </w:r>
      <w:r>
        <w:rPr>
          <w:rFonts w:ascii="Times New Roman" w:hAnsi="Times New Roman"/>
          <w:sz w:val="24"/>
          <w:szCs w:val="24"/>
          <w:lang w:val="uk-UA"/>
        </w:rPr>
        <w:t>ої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 xml:space="preserve"> (ОЗП)</w:t>
      </w:r>
      <w:r w:rsidRPr="00DE7919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на жорсткому диску</w:t>
      </w:r>
      <w:r w:rsidRPr="00DE7919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на CD-ROM</w:t>
      </w:r>
      <w:r w:rsidRPr="00DE7919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 xml:space="preserve">d)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в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постійні</w:t>
      </w:r>
      <w:r>
        <w:rPr>
          <w:rFonts w:ascii="Times New Roman" w:hAnsi="Times New Roman"/>
          <w:sz w:val="24"/>
          <w:szCs w:val="24"/>
          <w:lang w:val="uk-UA" w:eastAsia="ru-RU"/>
        </w:rPr>
        <w:t>м  накопичувачі (ПЗП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)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№3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BIOS - це ...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 xml:space="preserve">a) одна з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прикладних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програм</w:t>
      </w:r>
      <w:r w:rsidRPr="00DE7919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діалогова оболонка</w:t>
      </w:r>
      <w:r w:rsidRPr="00DE7919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базова система введення-виведення</w:t>
      </w:r>
      <w:r w:rsidRPr="00DE7919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командн</w:t>
      </w:r>
      <w:r>
        <w:rPr>
          <w:rFonts w:ascii="Times New Roman" w:hAnsi="Times New Roman"/>
          <w:sz w:val="24"/>
          <w:szCs w:val="24"/>
          <w:lang w:val="uk-UA" w:eastAsia="ru-RU"/>
        </w:rPr>
        <w:t>а мова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 xml:space="preserve"> операційної системи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№4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До складу ОС не входить</w:t>
      </w:r>
      <w:r>
        <w:rPr>
          <w:rFonts w:ascii="Times New Roman" w:hAnsi="Times New Roman"/>
          <w:sz w:val="24"/>
          <w:szCs w:val="24"/>
          <w:lang w:val="uk-UA" w:eastAsia="ru-RU"/>
        </w:rPr>
        <w:t>: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a) BIOS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програма-завантажувач</w:t>
      </w:r>
      <w:r w:rsidRPr="00DE7919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драйвери</w:t>
      </w:r>
      <w:r w:rsidRPr="00DE7919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ядро ОС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№5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Поточний каталог - це каталог ...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a), в якому зберігаються всі програми операційної системи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обсяг якого змінюється при роботі комп'ютера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з яким працює або працював користувач на цьому диску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в якому знаходяться файли, створені користувачем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Default="00924F3C" w:rsidP="00DE7919">
      <w:pPr>
        <w:ind w:left="993" w:hanging="993"/>
        <w:rPr>
          <w:rFonts w:ascii="Times New Roman" w:hAnsi="Times New Roman"/>
          <w:i/>
          <w:iCs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№6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Ярлик - це ...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a) копія файлу, папки або програми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директорія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графічне зображення файлу, папки або програми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переміщений файл, папк</w:t>
      </w:r>
      <w:r>
        <w:rPr>
          <w:rFonts w:ascii="Times New Roman" w:hAnsi="Times New Roman"/>
          <w:sz w:val="24"/>
          <w:szCs w:val="24"/>
          <w:lang w:val="uk-UA" w:eastAsia="ru-RU"/>
        </w:rPr>
        <w:t>а або програма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№7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Стандартний інтерфейс Windows не має ...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a) робоч</w:t>
      </w:r>
      <w:r>
        <w:rPr>
          <w:rFonts w:ascii="Times New Roman" w:hAnsi="Times New Roman"/>
          <w:sz w:val="24"/>
          <w:szCs w:val="24"/>
          <w:lang w:val="uk-UA" w:eastAsia="ru-RU"/>
        </w:rPr>
        <w:t>ого полю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, робоч</w:t>
      </w:r>
      <w:r>
        <w:rPr>
          <w:rFonts w:ascii="Times New Roman" w:hAnsi="Times New Roman"/>
          <w:sz w:val="24"/>
          <w:szCs w:val="24"/>
          <w:lang w:val="uk-UA" w:eastAsia="ru-RU"/>
        </w:rPr>
        <w:t>их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 xml:space="preserve"> інструмент</w:t>
      </w:r>
      <w:r>
        <w:rPr>
          <w:rFonts w:ascii="Times New Roman" w:hAnsi="Times New Roman"/>
          <w:sz w:val="24"/>
          <w:szCs w:val="24"/>
          <w:lang w:val="uk-UA" w:eastAsia="ru-RU"/>
        </w:rPr>
        <w:t>ів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 xml:space="preserve"> (панелі інструментів)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довідкової системи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елемент</w:t>
      </w:r>
      <w:r>
        <w:rPr>
          <w:rFonts w:ascii="Times New Roman" w:hAnsi="Times New Roman"/>
          <w:sz w:val="24"/>
          <w:szCs w:val="24"/>
          <w:lang w:val="uk-UA" w:eastAsia="ru-RU"/>
        </w:rPr>
        <w:t>ів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 xml:space="preserve"> керування (</w:t>
      </w:r>
      <w:r>
        <w:rPr>
          <w:rFonts w:ascii="Times New Roman" w:hAnsi="Times New Roman"/>
          <w:sz w:val="24"/>
          <w:szCs w:val="24"/>
          <w:lang w:val="uk-UA" w:eastAsia="ru-RU"/>
        </w:rPr>
        <w:t>згорнути, розгорнути, приховати)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рядка вводу команди</w:t>
      </w: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№8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Windows підтримує довгі імена файлів. Довгим ім'ям файлу вважається ...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a) будь-яке ім'я файлу, що не перевищує 255 символів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будь-яка назва файлу без обмеження на кількість символів в імені файлу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будь-яке ім'я файлу латинськими буквами, не перевищує 255 символів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будь-яке ім'я файлу не містить цифр в імені файлу</w:t>
      </w: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№9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Для виклику контекстного меню об'єкта необхідно виконати...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а) клацання лівою кнопкою миші на об'єкті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б) клацніть правою кнопкою миші на об'єкті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з) подвійний клацання лівою кнопкою миші на об'єкті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д) подвійний клацання правою кнопкою миші на об'єкті</w:t>
      </w: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№10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Операційна система Windows являє собою програмний продукт, що входить до складу: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a) прикладного програмного забезпечення;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системного програмного забезпечення;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системи управління базами даних;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систем програмування.</w:t>
      </w:r>
    </w:p>
    <w:p w:rsidR="00924F3C" w:rsidRPr="00F71FB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Default="00924F3C" w:rsidP="00DE7919">
      <w:pPr>
        <w:pStyle w:val="Heading4"/>
        <w:spacing w:before="0" w:beforeAutospacing="0" w:after="0" w:afterAutospacing="0"/>
        <w:ind w:left="357"/>
        <w:rPr>
          <w:b w:val="0"/>
          <w:lang w:val="en-US"/>
        </w:rPr>
      </w:pPr>
    </w:p>
    <w:p w:rsidR="00924F3C" w:rsidRDefault="00924F3C" w:rsidP="00DE7919">
      <w:pPr>
        <w:pStyle w:val="Heading4"/>
        <w:spacing w:before="0" w:beforeAutospacing="0" w:after="0" w:afterAutospacing="0"/>
        <w:ind w:left="357"/>
        <w:rPr>
          <w:b w:val="0"/>
          <w:lang w:val="en-US"/>
        </w:rPr>
      </w:pPr>
    </w:p>
    <w:p w:rsidR="00924F3C" w:rsidRDefault="00924F3C" w:rsidP="00DE7919">
      <w:pPr>
        <w:pStyle w:val="Heading4"/>
        <w:spacing w:before="0" w:beforeAutospacing="0" w:after="0" w:afterAutospacing="0"/>
        <w:ind w:left="357"/>
        <w:rPr>
          <w:b w:val="0"/>
          <w:lang w:val="en-US"/>
        </w:rPr>
      </w:pPr>
    </w:p>
    <w:p w:rsidR="00924F3C" w:rsidRDefault="00924F3C" w:rsidP="00DE7919">
      <w:pPr>
        <w:pStyle w:val="Heading4"/>
        <w:spacing w:before="0" w:beforeAutospacing="0" w:after="0" w:afterAutospacing="0"/>
        <w:ind w:left="357"/>
        <w:rPr>
          <w:b w:val="0"/>
          <w:lang w:val="en-US"/>
        </w:rPr>
      </w:pPr>
    </w:p>
    <w:p w:rsidR="00924F3C" w:rsidRDefault="00924F3C" w:rsidP="00DE7919">
      <w:pPr>
        <w:pStyle w:val="Heading4"/>
        <w:spacing w:before="0" w:beforeAutospacing="0" w:after="0" w:afterAutospacing="0"/>
        <w:ind w:left="357"/>
        <w:rPr>
          <w:b w:val="0"/>
          <w:lang w:val="en-US"/>
        </w:rPr>
      </w:pPr>
    </w:p>
    <w:p w:rsidR="00924F3C" w:rsidRDefault="00924F3C" w:rsidP="00DE7919">
      <w:pPr>
        <w:pStyle w:val="Heading4"/>
        <w:spacing w:before="0" w:beforeAutospacing="0" w:after="0" w:afterAutospacing="0"/>
        <w:ind w:left="357"/>
        <w:rPr>
          <w:b w:val="0"/>
          <w:lang w:val="en-US"/>
        </w:rPr>
      </w:pPr>
    </w:p>
    <w:p w:rsidR="00924F3C" w:rsidRPr="003D1FBC" w:rsidRDefault="00924F3C" w:rsidP="00DE7919">
      <w:pPr>
        <w:pStyle w:val="Heading4"/>
        <w:spacing w:before="0" w:beforeAutospacing="0" w:after="0" w:afterAutospacing="0"/>
        <w:ind w:left="357"/>
        <w:rPr>
          <w:b w:val="0"/>
          <w:lang w:val="en-US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0C0AF7" w:rsidRDefault="00924F3C" w:rsidP="00DE7919">
      <w:pPr>
        <w:ind w:left="0" w:firstLine="0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sz w:val="24"/>
          <w:szCs w:val="24"/>
          <w:lang w:val="uk-UA"/>
        </w:rPr>
        <w:t>Тест на тему: Архівація даних</w:t>
      </w:r>
    </w:p>
    <w:p w:rsidR="00924F3C" w:rsidRPr="000C0AF7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№1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Програмою-архіватором називають: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компілятор</w:t>
      </w:r>
      <w:r w:rsidRPr="00880BF3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програму для зменшення інформаційного обсягу (стиснення файлів</w:t>
      </w:r>
      <w:r w:rsidRPr="00880BF3">
        <w:rPr>
          <w:rFonts w:ascii="Times New Roman" w:hAnsi="Times New Roman"/>
          <w:sz w:val="24"/>
          <w:szCs w:val="24"/>
          <w:lang w:val="uk-UA" w:eastAsia="ru-RU"/>
        </w:rPr>
        <w:t>)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програму резервного копіювання файлів;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систему управління базами даних</w:t>
      </w:r>
    </w:p>
    <w:p w:rsidR="00924F3C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DE7919" w:rsidRDefault="00924F3C" w:rsidP="00DE7919">
      <w:pPr>
        <w:ind w:left="993" w:hanging="993"/>
        <w:rPr>
          <w:rFonts w:ascii="Times New Roman" w:hAnsi="Times New Roman"/>
          <w:sz w:val="24"/>
          <w:szCs w:val="24"/>
          <w:lang w:eastAsia="ru-RU"/>
        </w:rPr>
      </w:pPr>
    </w:p>
    <w:p w:rsidR="00924F3C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№2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Яке з назван</w:t>
      </w:r>
      <w:r>
        <w:rPr>
          <w:rFonts w:ascii="Times New Roman" w:hAnsi="Times New Roman"/>
          <w:sz w:val="24"/>
          <w:szCs w:val="24"/>
          <w:lang w:val="uk-UA" w:eastAsia="ru-RU"/>
        </w:rPr>
        <w:t>их дій можна зробити з архівним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файлом: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переформатувати;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розпакувати;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переглянути;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запустити на виконання</w:t>
      </w:r>
    </w:p>
    <w:p w:rsidR="00924F3C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127AD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№3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Ступінь стиснення файлу залежить: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тільки від типу файлу;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тільки від програми-архіватора;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від обсягу оперативної пам'яті персонального комп'ютера, на якому виконується резервне копіювання файлу;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від типу файлу та програми-архіватора</w:t>
      </w:r>
    </w:p>
    <w:p w:rsidR="00924F3C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127AD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№4 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Безперервним архівом називають: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сукупність кількох файлів в одному архіві;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архівний файл великого обсягу;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 xml:space="preserve">c) файл, заархівований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з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декількох архівних файлів;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довільний набір архівних файлів</w:t>
      </w:r>
    </w:p>
    <w:p w:rsidR="00924F3C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№5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Архівний файл відрізняється від вихідного тим, що: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доступ до нього займає менше часу;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він більшою мірою зручний для редагування;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він легше захищається від несанкціонованого доступу;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він займає менше місця на диску</w:t>
      </w:r>
    </w:p>
    <w:p w:rsidR="00924F3C" w:rsidRDefault="00924F3C" w:rsidP="00DE7919">
      <w:pPr>
        <w:ind w:left="0" w:firstLine="0"/>
        <w:rPr>
          <w:rFonts w:ascii="Times New Roman" w:hAnsi="Times New Roman"/>
          <w:i/>
          <w:iCs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№6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З використанням архіватора Arj найкраще стискуються: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тексти;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малюнки;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фотографії;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відеофільми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Default="00924F3C" w:rsidP="00DE7919">
      <w:pPr>
        <w:rPr>
          <w:rFonts w:ascii="Times New Roman" w:hAnsi="Times New Roman"/>
          <w:sz w:val="24"/>
          <w:szCs w:val="24"/>
          <w:lang w:val="en-US" w:eastAsia="ru-RU"/>
        </w:rPr>
      </w:pPr>
    </w:p>
    <w:p w:rsidR="00924F3C" w:rsidRDefault="00924F3C" w:rsidP="00DE7919">
      <w:pPr>
        <w:rPr>
          <w:rFonts w:ascii="Times New Roman" w:hAnsi="Times New Roman"/>
          <w:sz w:val="24"/>
          <w:szCs w:val="24"/>
          <w:lang w:val="en-US" w:eastAsia="ru-RU"/>
        </w:rPr>
      </w:pPr>
    </w:p>
    <w:p w:rsidR="00924F3C" w:rsidRPr="003D1FBC" w:rsidRDefault="00924F3C" w:rsidP="00DE7919">
      <w:pPr>
        <w:rPr>
          <w:rFonts w:ascii="Times New Roman" w:hAnsi="Times New Roman"/>
          <w:sz w:val="24"/>
          <w:szCs w:val="24"/>
          <w:lang w:val="en-US" w:eastAsia="ru-RU"/>
        </w:rPr>
      </w:pPr>
    </w:p>
    <w:p w:rsidR="00924F3C" w:rsidRDefault="00924F3C" w:rsidP="00DE7919">
      <w:pPr>
        <w:ind w:left="993" w:hanging="993"/>
        <w:rPr>
          <w:rFonts w:ascii="Times New Roman" w:hAnsi="Times New Roman"/>
          <w:i/>
          <w:iCs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№7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Метод Хафмана архівації текстових файлів заснований на тому, що: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в повідомленнях, що кодують текст, часто зустрічаються кілька однакових байтів</w:t>
      </w:r>
      <w:r>
        <w:rPr>
          <w:rFonts w:ascii="Times New Roman" w:hAnsi="Times New Roman"/>
          <w:sz w:val="24"/>
          <w:szCs w:val="24"/>
          <w:lang w:val="uk-UA" w:eastAsia="ru-RU"/>
        </w:rPr>
        <w:t>,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що йдуть поспіль;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текстові значення допускають упаковку з втратою інформації;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у звичайному тексті частоти появи різних символів різні;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текстові повідомлення н</w:t>
      </w:r>
      <w:r>
        <w:rPr>
          <w:rFonts w:ascii="Times New Roman" w:hAnsi="Times New Roman"/>
          <w:sz w:val="24"/>
          <w:szCs w:val="24"/>
          <w:lang w:val="uk-UA" w:eastAsia="ru-RU"/>
        </w:rPr>
        <w:t>е мають особливої надмірності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Default="00924F3C" w:rsidP="00DE7919">
      <w:pPr>
        <w:ind w:left="993" w:hanging="993"/>
        <w:rPr>
          <w:rFonts w:ascii="Times New Roman" w:hAnsi="Times New Roman"/>
          <w:i/>
          <w:iCs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№8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В основі методів архівації зображень без втрати інформації </w:t>
      </w:r>
      <w:r>
        <w:rPr>
          <w:rFonts w:ascii="Times New Roman" w:hAnsi="Times New Roman"/>
          <w:sz w:val="24"/>
          <w:szCs w:val="24"/>
          <w:lang w:val="uk-UA" w:eastAsia="ru-RU"/>
        </w:rPr>
        <w:t>знаходиться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ідея урахування того, що частоти появи різних байтів, що кодують малюнок, різні;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ідея обліку кількості повторень однакових байтів, що кодують малюнок;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ідея обліку особливостей людського сприйняття зображень;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ідея обліку значній надмірності кодованого малюнка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№9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 Що може мі</w:t>
      </w:r>
      <w:r>
        <w:rPr>
          <w:rFonts w:ascii="Times New Roman" w:hAnsi="Times New Roman"/>
          <w:sz w:val="24"/>
          <w:szCs w:val="24"/>
          <w:lang w:val="uk-UA" w:eastAsia="ru-RU"/>
        </w:rPr>
        <w:t>стити в собі архівний файл?</w:t>
      </w:r>
      <w:r>
        <w:rPr>
          <w:rFonts w:ascii="Times New Roman" w:hAnsi="Times New Roman"/>
          <w:sz w:val="24"/>
          <w:szCs w:val="24"/>
          <w:lang w:val="uk-UA" w:eastAsia="ru-RU"/>
        </w:rPr>
        <w:br/>
        <w:t>a) тільки папки</w:t>
      </w:r>
      <w:r w:rsidRPr="00127AD8">
        <w:rPr>
          <w:rFonts w:ascii="Times New Roman" w:hAnsi="Times New Roman"/>
          <w:sz w:val="24"/>
          <w:szCs w:val="24"/>
          <w:lang w:val="uk-UA" w:eastAsia="ru-RU"/>
        </w:rPr>
        <w:t>;</w:t>
      </w:r>
      <w:r>
        <w:rPr>
          <w:rFonts w:ascii="Times New Roman" w:hAnsi="Times New Roman"/>
          <w:sz w:val="24"/>
          <w:szCs w:val="24"/>
          <w:lang w:val="uk-UA" w:eastAsia="ru-RU"/>
        </w:rPr>
        <w:br/>
        <w:t>b) т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ільки файли</w:t>
      </w:r>
      <w:r w:rsidRPr="00127AD8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 xml:space="preserve">c) </w:t>
      </w:r>
      <w:r>
        <w:rPr>
          <w:rFonts w:ascii="Times New Roman" w:hAnsi="Times New Roman"/>
          <w:sz w:val="24"/>
          <w:szCs w:val="24"/>
          <w:lang w:val="uk-UA" w:eastAsia="ru-RU"/>
        </w:rPr>
        <w:t>і файли і папки</w:t>
      </w:r>
      <w:r w:rsidRPr="00127AD8">
        <w:rPr>
          <w:rFonts w:ascii="Times New Roman" w:hAnsi="Times New Roman"/>
          <w:sz w:val="24"/>
          <w:szCs w:val="24"/>
          <w:lang w:val="uk-UA" w:eastAsia="ru-RU"/>
        </w:rPr>
        <w:t>;</w:t>
      </w:r>
      <w:r>
        <w:rPr>
          <w:rFonts w:ascii="Times New Roman" w:hAnsi="Times New Roman"/>
          <w:sz w:val="24"/>
          <w:szCs w:val="24"/>
          <w:lang w:val="uk-UA" w:eastAsia="ru-RU"/>
        </w:rPr>
        <w:br/>
        <w:t>d) н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і файли </w:t>
      </w:r>
      <w:r>
        <w:rPr>
          <w:rFonts w:ascii="Times New Roman" w:hAnsi="Times New Roman"/>
          <w:sz w:val="24"/>
          <w:szCs w:val="24"/>
          <w:lang w:val="uk-UA" w:eastAsia="ru-RU"/>
        </w:rPr>
        <w:t>н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і папки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0C0AF7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0C0AF7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№10 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Вкажіть програму за допомогою якої можна архівувати файл</w:t>
      </w:r>
      <w:r>
        <w:rPr>
          <w:rFonts w:ascii="Times New Roman" w:hAnsi="Times New Roman"/>
          <w:sz w:val="24"/>
          <w:szCs w:val="24"/>
          <w:lang w:val="uk-UA" w:eastAsia="ru-RU"/>
        </w:rPr>
        <w:t>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Counter Strike</w:t>
      </w:r>
      <w:r w:rsidRPr="00127AD8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Microsoft Word</w:t>
      </w:r>
      <w:r w:rsidRPr="00127AD8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WinRar</w:t>
      </w:r>
      <w:r w:rsidRPr="00127AD8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WinCar</w:t>
      </w:r>
    </w:p>
    <w:p w:rsidR="00924F3C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br w:type="page"/>
      </w: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082DE4" w:rsidRDefault="00924F3C" w:rsidP="00DE7919">
      <w:pPr>
        <w:ind w:left="-709" w:firstLine="0"/>
        <w:jc w:val="center"/>
        <w:rPr>
          <w:rFonts w:ascii="Times New Roman" w:hAnsi="Times New Roman"/>
          <w:b/>
          <w:sz w:val="24"/>
          <w:szCs w:val="24"/>
        </w:rPr>
      </w:pPr>
      <w:r w:rsidRPr="001F7998">
        <w:rPr>
          <w:rFonts w:ascii="Times New Roman" w:hAnsi="Times New Roman"/>
          <w:b/>
          <w:sz w:val="24"/>
          <w:szCs w:val="24"/>
          <w:lang w:val="uk-UA"/>
        </w:rPr>
        <w:t>Тест на тему:</w:t>
      </w:r>
      <w:r w:rsidRPr="001F7998">
        <w:rPr>
          <w:rFonts w:ascii="Times New Roman" w:hAnsi="Times New Roman"/>
          <w:b/>
          <w:sz w:val="24"/>
          <w:szCs w:val="24"/>
        </w:rPr>
        <w:t xml:space="preserve"> </w:t>
      </w:r>
      <w:r w:rsidRPr="00082DE4">
        <w:rPr>
          <w:rFonts w:ascii="Times New Roman" w:hAnsi="Times New Roman"/>
          <w:b/>
          <w:sz w:val="24"/>
          <w:szCs w:val="24"/>
          <w:lang w:val="uk-UA"/>
        </w:rPr>
        <w:t>Віруси та антивірусні програми</w:t>
      </w:r>
    </w:p>
    <w:p w:rsidR="00924F3C" w:rsidRPr="00082DE4" w:rsidRDefault="00924F3C" w:rsidP="00DE7919">
      <w:pPr>
        <w:ind w:left="0" w:firstLine="0"/>
        <w:rPr>
          <w:rStyle w:val="Strong"/>
          <w:rFonts w:ascii="Times New Roman" w:hAnsi="Times New Roman"/>
          <w:sz w:val="24"/>
          <w:szCs w:val="24"/>
          <w:lang w:val="uk-UA"/>
        </w:rPr>
      </w:pPr>
    </w:p>
    <w:p w:rsidR="00924F3C" w:rsidRPr="001F7998" w:rsidRDefault="00924F3C" w:rsidP="00DE7919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№1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Комп'ютерні віруси: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виникають у зв'язку зі збоями в апаратних засобах комп'ютера;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пишуться людьми спеціально для нанесення шкоди користувачам ПК;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зароджуються при роботі невірно написаних програмних продуктів;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є наслідком помилок в ОС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AA1167" w:rsidRDefault="00924F3C" w:rsidP="00DE7919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924F3C" w:rsidRPr="00AA1167" w:rsidRDefault="00924F3C" w:rsidP="00DE7919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>2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Відмітними особливостями комп'ютерного вірусу є: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значний обсяг програмного коду;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здатність до підвищення завадостійкості операційної системи;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здатність до самостійного запуску і багаторазово</w:t>
      </w:r>
      <w:r>
        <w:rPr>
          <w:rFonts w:ascii="Times New Roman" w:hAnsi="Times New Roman"/>
          <w:sz w:val="24"/>
          <w:szCs w:val="24"/>
          <w:lang w:val="uk-UA" w:eastAsia="ru-RU"/>
        </w:rPr>
        <w:t>го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копіювання коду, до створення перешкод коректної роботи комп'ютера;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необхідність запуску з боку користувача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DE7919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DE7919" w:rsidRDefault="00924F3C" w:rsidP="00DE7919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924F3C" w:rsidRPr="00DE7919" w:rsidRDefault="00924F3C" w:rsidP="00DE7919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>3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Завантажувальні віруси характеризуються тим, що: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вражають завантажувальні сектори дисків;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вражають програми початку їх роботи;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запускаються при запуску комп'ютера;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змінюють весь код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пошкодженого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файлу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DE7919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DE7919" w:rsidRDefault="00924F3C" w:rsidP="00DE7919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924F3C" w:rsidRPr="00DE7919" w:rsidRDefault="00924F3C" w:rsidP="00DE7919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>4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Файловий вірус: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вражає завантажувальні сектори дисків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завжди змінює код </w:t>
      </w:r>
      <w:r>
        <w:rPr>
          <w:rFonts w:ascii="Times New Roman" w:hAnsi="Times New Roman"/>
          <w:sz w:val="24"/>
          <w:szCs w:val="24"/>
          <w:lang w:val="uk-UA" w:eastAsia="ru-RU"/>
        </w:rPr>
        <w:t>пошкодженого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файлу</w:t>
      </w:r>
      <w:r w:rsidRPr="00DE791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завжди міняє довжину файлу;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завжди змінює початок і довжину файлу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DE7919" w:rsidRDefault="00924F3C" w:rsidP="00DE7919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924F3C" w:rsidRPr="00DE7919" w:rsidRDefault="00924F3C" w:rsidP="00DE7919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5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Призначення антивірусних програм під назвою детектори: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виявлення і знищення вірусів;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контроль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можливих шляхів поширення комп’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ютерних вірусів;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виявлення комп'ютерних вірусів;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знищення заражених файлів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1F7998" w:rsidRDefault="00924F3C" w:rsidP="00DE7919">
      <w:pPr>
        <w:ind w:left="993" w:hanging="99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24F3C" w:rsidRPr="005A6E46" w:rsidRDefault="00924F3C" w:rsidP="00DE7919">
      <w:pPr>
        <w:ind w:hanging="720"/>
        <w:rPr>
          <w:rFonts w:ascii="Times New Roman" w:hAnsi="Times New Roman"/>
          <w:sz w:val="24"/>
          <w:szCs w:val="24"/>
          <w:lang w:eastAsia="ru-RU"/>
        </w:rPr>
      </w:pPr>
      <w:r w:rsidRPr="005A6E46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№6 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t xml:space="preserve"> До антивірусних програм не відносяться: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br/>
      </w:r>
      <w:r w:rsidRPr="005A6E46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t>) сторожа;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br/>
      </w:r>
      <w:r w:rsidRPr="005A6E46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t>) інтерпретатори;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br/>
      </w:r>
      <w:r w:rsidRPr="005A6E46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t>) ревізори;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br/>
      </w:r>
      <w:r w:rsidRPr="005A6E46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t>) вакцини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1F7998" w:rsidRDefault="00924F3C" w:rsidP="00DE7919">
      <w:pPr>
        <w:ind w:left="993" w:hanging="99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24F3C" w:rsidRPr="001F7998" w:rsidRDefault="00924F3C" w:rsidP="00DE7919">
      <w:pPr>
        <w:ind w:left="993" w:hanging="993"/>
        <w:rPr>
          <w:rFonts w:ascii="Times New Roman" w:hAnsi="Times New Roman"/>
          <w:sz w:val="24"/>
          <w:szCs w:val="24"/>
          <w:lang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>7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До яких вірусів належить "троянський кінь"?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макро-віруси;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інтернет-хробаки;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скрипт-віруси;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>
        <w:rPr>
          <w:rFonts w:ascii="Times New Roman" w:hAnsi="Times New Roman"/>
          <w:sz w:val="24"/>
          <w:szCs w:val="24"/>
          <w:lang w:val="uk-UA" w:eastAsia="ru-RU"/>
        </w:rPr>
        <w:t>) завантажувальні віруси</w:t>
      </w:r>
    </w:p>
    <w:p w:rsidR="00924F3C" w:rsidRPr="005A6E46" w:rsidRDefault="00924F3C" w:rsidP="00DE7919">
      <w:pPr>
        <w:ind w:left="993" w:hanging="993"/>
        <w:rPr>
          <w:rFonts w:ascii="Times New Roman" w:hAnsi="Times New Roman"/>
          <w:sz w:val="24"/>
          <w:szCs w:val="24"/>
          <w:lang w:eastAsia="ru-RU"/>
        </w:rPr>
      </w:pPr>
    </w:p>
    <w:p w:rsidR="00924F3C" w:rsidRPr="00DE7919" w:rsidRDefault="00924F3C" w:rsidP="00DE7919">
      <w:p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DE7919" w:rsidRDefault="00924F3C" w:rsidP="00DE7919">
      <w:pPr>
        <w:ind w:left="993" w:hanging="993"/>
        <w:rPr>
          <w:rFonts w:ascii="Times New Roman" w:hAnsi="Times New Roman"/>
          <w:sz w:val="24"/>
          <w:szCs w:val="24"/>
          <w:lang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>8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Які файли заражають макро-віруси?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виконавчі;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графічні та звукові;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файли документів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Word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і електронних таблиць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Excel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html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документи.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DE7919" w:rsidRDefault="00924F3C" w:rsidP="00DE7919">
      <w:p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924F3C" w:rsidRPr="001F799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>9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Який вид комп'ютерних вірусів впроваджується і вражає виконавчі файли з розширенням *.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exe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, *.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com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?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файлові віруси;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завантажувальні віруси;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макро-віруси;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мережеві віруси</w:t>
      </w:r>
    </w:p>
    <w:p w:rsidR="00924F3C" w:rsidRPr="00DE7919" w:rsidRDefault="00924F3C" w:rsidP="00DE7919">
      <w:pPr>
        <w:ind w:left="993" w:hanging="99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24F3C" w:rsidRPr="00DE7919" w:rsidRDefault="00924F3C" w:rsidP="00DE7919">
      <w:pPr>
        <w:ind w:left="993" w:hanging="99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24F3C" w:rsidRPr="001F7998" w:rsidRDefault="00924F3C" w:rsidP="00DE7919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№1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>0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Яка з програм не відноситься до антивірусів?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Norton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Antivirus</w:t>
      </w:r>
      <w:r w:rsidRPr="00DE7919">
        <w:rPr>
          <w:rFonts w:ascii="Times New Roman" w:hAnsi="Times New Roman"/>
          <w:sz w:val="24"/>
          <w:szCs w:val="24"/>
          <w:lang w:eastAsia="ru-RU"/>
        </w:rPr>
        <w:t>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Anti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Virus</w:t>
      </w:r>
      <w:r w:rsidRPr="00DE7919">
        <w:rPr>
          <w:rFonts w:ascii="Times New Roman" w:hAnsi="Times New Roman"/>
          <w:sz w:val="24"/>
          <w:szCs w:val="24"/>
          <w:lang w:eastAsia="ru-RU"/>
        </w:rPr>
        <w:t>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Dr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.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Web</w:t>
      </w:r>
      <w:r w:rsidRPr="00DE7919">
        <w:rPr>
          <w:rFonts w:ascii="Times New Roman" w:hAnsi="Times New Roman"/>
          <w:sz w:val="24"/>
          <w:szCs w:val="24"/>
          <w:lang w:eastAsia="ru-RU"/>
        </w:rPr>
        <w:t>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Vrach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-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Antivirus</w:t>
      </w:r>
    </w:p>
    <w:p w:rsidR="00924F3C" w:rsidRPr="00DE7919" w:rsidRDefault="00924F3C" w:rsidP="00DE7919">
      <w:pPr>
        <w:pStyle w:val="ListParagraph"/>
        <w:ind w:left="371" w:firstLine="0"/>
        <w:rPr>
          <w:rFonts w:ascii="Times New Roman" w:hAnsi="Times New Roman"/>
          <w:sz w:val="24"/>
          <w:szCs w:val="24"/>
          <w:u w:val="single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285F11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eastAsia="ru-RU"/>
        </w:rPr>
      </w:pPr>
    </w:p>
    <w:p w:rsidR="00924F3C" w:rsidRPr="00F37825" w:rsidRDefault="00924F3C" w:rsidP="00DE7919">
      <w:pPr>
        <w:ind w:left="0" w:firstLine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37825">
        <w:rPr>
          <w:rFonts w:ascii="Times New Roman" w:hAnsi="Times New Roman"/>
          <w:b/>
          <w:sz w:val="24"/>
          <w:szCs w:val="24"/>
          <w:lang w:val="uk-UA"/>
        </w:rPr>
        <w:t>Тест на тему: Комп’ютерні мережі</w:t>
      </w:r>
    </w:p>
    <w:p w:rsidR="00924F3C" w:rsidRPr="00F37825" w:rsidRDefault="00924F3C" w:rsidP="00DE7919">
      <w:pPr>
        <w:ind w:left="0" w:firstLine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24F3C" w:rsidRPr="00F37825" w:rsidRDefault="00924F3C" w:rsidP="00DE7919">
      <w:pPr>
        <w:pStyle w:val="ListParagraph"/>
        <w:tabs>
          <w:tab w:val="left" w:pos="142"/>
        </w:tabs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№1  </w:t>
      </w:r>
      <w:r w:rsidRPr="00F37825">
        <w:rPr>
          <w:rFonts w:ascii="Times New Roman" w:hAnsi="Times New Roman"/>
          <w:sz w:val="24"/>
          <w:szCs w:val="24"/>
          <w:lang w:val="uk-UA"/>
        </w:rPr>
        <w:t>Система двох або більше комп'ютерів, пов'язаних каналами передачі інформації, називається:</w:t>
      </w:r>
    </w:p>
    <w:p w:rsidR="00924F3C" w:rsidRPr="00F37825" w:rsidRDefault="00924F3C" w:rsidP="00DE7919">
      <w:pPr>
        <w:pStyle w:val="ListParagraph"/>
        <w:tabs>
          <w:tab w:val="left" w:pos="993"/>
        </w:tabs>
        <w:ind w:left="426" w:firstLine="0"/>
        <w:rPr>
          <w:rFonts w:ascii="Times New Roman" w:hAnsi="Times New Roman"/>
          <w:sz w:val="24"/>
          <w:szCs w:val="24"/>
          <w:lang w:val="uk-UA"/>
        </w:rPr>
      </w:pPr>
      <w:r w:rsidRPr="00F37825">
        <w:rPr>
          <w:rFonts w:ascii="Times New Roman" w:hAnsi="Times New Roman"/>
          <w:sz w:val="24"/>
          <w:szCs w:val="24"/>
          <w:lang w:val="uk-UA"/>
        </w:rPr>
        <w:t>a) магістраль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b) комп'ютерна мережа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c) адаптери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d) інтерфейс</w:t>
      </w:r>
    </w:p>
    <w:p w:rsidR="00924F3C" w:rsidRPr="00F37825" w:rsidRDefault="00924F3C" w:rsidP="00DE7919">
      <w:pPr>
        <w:pStyle w:val="ListParagraph"/>
        <w:tabs>
          <w:tab w:val="left" w:pos="993"/>
        </w:tabs>
        <w:ind w:left="709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37825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37825" w:rsidRDefault="00924F3C" w:rsidP="00DE7919">
      <w:pPr>
        <w:pStyle w:val="ListParagraph"/>
        <w:ind w:left="426" w:hanging="568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№2  </w:t>
      </w:r>
      <w:r w:rsidRPr="00F37825">
        <w:rPr>
          <w:rFonts w:ascii="Times New Roman" w:hAnsi="Times New Roman"/>
          <w:sz w:val="24"/>
          <w:szCs w:val="24"/>
          <w:lang w:val="uk-UA"/>
        </w:rPr>
        <w:t>Мережа, яка об'єднує комп'ютери, встановлені в одному приміщенні є: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a) регіональною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b) віртуальною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c) глобальною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d) локальною</w:t>
      </w:r>
    </w:p>
    <w:p w:rsidR="00924F3C" w:rsidRPr="00F37825" w:rsidRDefault="00924F3C" w:rsidP="00DE7919">
      <w:pPr>
        <w:ind w:left="0" w:firstLine="0"/>
        <w:rPr>
          <w:rFonts w:ascii="Times New Roman" w:hAnsi="Times New Roman"/>
          <w:i/>
          <w:iCs/>
          <w:sz w:val="24"/>
          <w:szCs w:val="24"/>
          <w:lang w:val="uk-UA" w:eastAsia="ru-RU"/>
        </w:rPr>
      </w:pPr>
    </w:p>
    <w:p w:rsidR="00924F3C" w:rsidRPr="00F37825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37825" w:rsidRDefault="00924F3C" w:rsidP="00DE7919">
      <w:pPr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№3  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t>Топологія комп'ютерної мережі, в якій всі комп'ютери мережі приєднані до центрального вузла (зазвичай мережевий концентратор) називається:</w:t>
      </w:r>
    </w:p>
    <w:p w:rsidR="00924F3C" w:rsidRPr="00F37825" w:rsidRDefault="00924F3C" w:rsidP="00DE7919">
      <w:pPr>
        <w:ind w:left="426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a) шина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b) чарункова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c) кільце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d) зірка</w:t>
      </w:r>
    </w:p>
    <w:p w:rsidR="00924F3C" w:rsidRPr="00F37825" w:rsidRDefault="00924F3C" w:rsidP="00DE7919">
      <w:pPr>
        <w:pStyle w:val="ListParagraph"/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37825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37825" w:rsidRDefault="00924F3C" w:rsidP="00DE7919">
      <w:pPr>
        <w:ind w:left="426" w:hanging="568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№4  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t>Який пристрій необхідно для підключення комп'ютера до локальної мережі: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a) USB порт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b) мережева карта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c) модем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d) телефон</w:t>
      </w:r>
    </w:p>
    <w:p w:rsidR="00924F3C" w:rsidRPr="00F37825" w:rsidRDefault="00924F3C" w:rsidP="00DE7919">
      <w:pPr>
        <w:pStyle w:val="ListParagraph"/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37825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37825" w:rsidRDefault="00924F3C" w:rsidP="00DE7919">
      <w:p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№5  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t>На якому протоколі побудована глобальна мережа Інтернет:</w:t>
      </w:r>
    </w:p>
    <w:p w:rsidR="00924F3C" w:rsidRPr="00F37825" w:rsidRDefault="00924F3C" w:rsidP="00DE791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TCP/IP</w:t>
      </w:r>
    </w:p>
    <w:p w:rsidR="00924F3C" w:rsidRPr="00F37825" w:rsidRDefault="00924F3C" w:rsidP="00DE791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FTP</w:t>
      </w:r>
    </w:p>
    <w:p w:rsidR="00924F3C" w:rsidRPr="00F37825" w:rsidRDefault="00924F3C" w:rsidP="00DE791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HTTP</w:t>
      </w:r>
    </w:p>
    <w:p w:rsidR="00924F3C" w:rsidRPr="00F37825" w:rsidRDefault="00924F3C" w:rsidP="00DE791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POP3</w:t>
      </w:r>
    </w:p>
    <w:p w:rsidR="00924F3C" w:rsidRPr="00F37825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37825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37825" w:rsidRDefault="00924F3C" w:rsidP="00DE7919">
      <w:pPr>
        <w:pStyle w:val="ListParagraph"/>
        <w:ind w:left="426" w:hanging="426"/>
        <w:rPr>
          <w:rFonts w:ascii="Times New Roman" w:hAnsi="Times New Roman"/>
          <w:sz w:val="24"/>
          <w:szCs w:val="24"/>
          <w:lang w:val="uk-UA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№6  </w:t>
      </w:r>
      <w:r w:rsidRPr="00F37825">
        <w:rPr>
          <w:rFonts w:ascii="Times New Roman" w:hAnsi="Times New Roman"/>
          <w:sz w:val="24"/>
          <w:szCs w:val="24"/>
          <w:lang w:val="uk-UA"/>
        </w:rPr>
        <w:t>Протокол маршрутизації (IP) забезпечує: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a) управління апаратурою передачі даних і каналів зв'язку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b) розбиття повідомлення на пакети в процесі передачі і складання повідомлення в процесі отримання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 xml:space="preserve">c) збереження механічних, функціональних параметрів фізичного зв'язку в </w:t>
      </w:r>
      <w:r>
        <w:rPr>
          <w:rFonts w:ascii="Times New Roman" w:hAnsi="Times New Roman"/>
          <w:sz w:val="24"/>
          <w:szCs w:val="24"/>
          <w:lang w:val="uk-UA"/>
        </w:rPr>
        <w:t>комп’</w:t>
      </w:r>
      <w:r w:rsidRPr="00F37825">
        <w:rPr>
          <w:rFonts w:ascii="Times New Roman" w:hAnsi="Times New Roman"/>
          <w:sz w:val="24"/>
          <w:szCs w:val="24"/>
          <w:lang w:val="uk-UA"/>
        </w:rPr>
        <w:t>ютерній мережі;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d) доставку інформації від комп'ютера-відправника до комп'ютера-одержувачу</w:t>
      </w:r>
    </w:p>
    <w:p w:rsidR="00924F3C" w:rsidRPr="00F37825" w:rsidRDefault="00924F3C" w:rsidP="00DE7919">
      <w:pPr>
        <w:pStyle w:val="ListParagraph"/>
        <w:ind w:left="-142" w:firstLine="0"/>
        <w:rPr>
          <w:rFonts w:ascii="Times New Roman" w:hAnsi="Times New Roman"/>
          <w:i/>
          <w:iCs/>
          <w:sz w:val="24"/>
          <w:szCs w:val="24"/>
          <w:lang w:val="uk-UA" w:eastAsia="ru-RU"/>
        </w:rPr>
      </w:pPr>
    </w:p>
    <w:p w:rsidR="00924F3C" w:rsidRPr="00F37825" w:rsidRDefault="00924F3C" w:rsidP="00DE7919">
      <w:pPr>
        <w:pStyle w:val="ListParagraph"/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37825" w:rsidRDefault="00924F3C" w:rsidP="00DE7919">
      <w:pPr>
        <w:pStyle w:val="ListParagraph"/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№7  </w:t>
      </w:r>
      <w:r w:rsidRPr="00F37825">
        <w:rPr>
          <w:rFonts w:ascii="Times New Roman" w:hAnsi="Times New Roman"/>
          <w:sz w:val="24"/>
          <w:szCs w:val="24"/>
          <w:lang w:val="uk-UA"/>
        </w:rPr>
        <w:t>Комп'ютер, підключений до Інтернету, обов'язково має:</w:t>
      </w:r>
    </w:p>
    <w:p w:rsidR="00924F3C" w:rsidRPr="00F37825" w:rsidRDefault="00924F3C" w:rsidP="00DE7919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URL-адресу</w:t>
      </w:r>
    </w:p>
    <w:p w:rsidR="00924F3C" w:rsidRPr="00F37825" w:rsidRDefault="00924F3C" w:rsidP="00DE7919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електронну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t xml:space="preserve"> пошту</w:t>
      </w:r>
    </w:p>
    <w:p w:rsidR="00924F3C" w:rsidRPr="00F37825" w:rsidRDefault="00924F3C" w:rsidP="00DE7919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IP-адресу</w:t>
      </w:r>
    </w:p>
    <w:p w:rsidR="00924F3C" w:rsidRPr="00F37825" w:rsidRDefault="00924F3C" w:rsidP="00DE7919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Web-сервер</w:t>
      </w:r>
    </w:p>
    <w:p w:rsidR="00924F3C" w:rsidRPr="00F37825" w:rsidRDefault="00924F3C" w:rsidP="00DE7919">
      <w:pPr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37825" w:rsidRDefault="00924F3C" w:rsidP="00DE7919">
      <w:pPr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924F3C" w:rsidRPr="00F37825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№8  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t>Служба Інтернету, призначена для доступу до електронних документів особливого роду, які називаються Web-документами має назву:</w:t>
      </w:r>
    </w:p>
    <w:p w:rsidR="00924F3C" w:rsidRPr="00F37825" w:rsidRDefault="00924F3C" w:rsidP="00DE7919">
      <w:pPr>
        <w:ind w:left="426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a) електронна пошта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b) IP-телефонія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 xml:space="preserve">c) </w:t>
      </w:r>
      <w:r w:rsidRPr="00F37825">
        <w:rPr>
          <w:rFonts w:ascii="Times New Roman" w:hAnsi="Times New Roman"/>
          <w:sz w:val="24"/>
          <w:szCs w:val="24"/>
          <w:lang w:val="en-GB" w:eastAsia="ru-RU"/>
        </w:rPr>
        <w:t>World</w:t>
      </w:r>
      <w:r w:rsidRPr="00DE791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825">
        <w:rPr>
          <w:rFonts w:ascii="Times New Roman" w:hAnsi="Times New Roman"/>
          <w:sz w:val="24"/>
          <w:szCs w:val="24"/>
          <w:lang w:val="en-GB" w:eastAsia="ru-RU"/>
        </w:rPr>
        <w:t>Wide</w:t>
      </w:r>
      <w:r w:rsidRPr="00DE791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825">
        <w:rPr>
          <w:rFonts w:ascii="Times New Roman" w:hAnsi="Times New Roman"/>
          <w:sz w:val="24"/>
          <w:szCs w:val="24"/>
          <w:lang w:val="en-GB" w:eastAsia="ru-RU"/>
        </w:rPr>
        <w:t>Web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d) пошукова система</w:t>
      </w:r>
    </w:p>
    <w:p w:rsidR="00924F3C" w:rsidRPr="00F37825" w:rsidRDefault="00924F3C" w:rsidP="00DE7919">
      <w:pPr>
        <w:pStyle w:val="ListParagraph"/>
        <w:tabs>
          <w:tab w:val="left" w:pos="142"/>
        </w:tabs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37825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37825" w:rsidRDefault="00924F3C" w:rsidP="00DE7919">
      <w:pPr>
        <w:ind w:left="426" w:hanging="426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№9  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t>Переглядають Web-сторінок за допомогою спеціальних програм, званих: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a) протоколами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b) маршрутизаторами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c) браузерами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d) серверами</w:t>
      </w:r>
    </w:p>
    <w:p w:rsidR="00924F3C" w:rsidRPr="00F37825" w:rsidRDefault="00924F3C" w:rsidP="00DE7919">
      <w:pPr>
        <w:pStyle w:val="ListParagraph"/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37825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F37825" w:rsidRDefault="00924F3C" w:rsidP="00DE7919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№10  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t>Теоретично модем, який передає інформацію зі швидкістю 57600 біт/с, може передати 2 сторінки тексту (3600 байтів) протягом:</w:t>
      </w:r>
    </w:p>
    <w:p w:rsidR="00924F3C" w:rsidRPr="00F37825" w:rsidRDefault="00924F3C" w:rsidP="00DE7919">
      <w:pPr>
        <w:ind w:left="426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a) 0,5 хв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b) 0,5 с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c) 0,5 год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d) 3 хв 26 с</w:t>
      </w:r>
    </w:p>
    <w:p w:rsidR="00924F3C" w:rsidRPr="00F37825" w:rsidRDefault="00924F3C" w:rsidP="00DE7919">
      <w:pPr>
        <w:pStyle w:val="ListParagraph"/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24F3C" w:rsidRPr="00DE7919" w:rsidRDefault="00924F3C" w:rsidP="007A7B89">
      <w:pPr>
        <w:pStyle w:val="ListParagraph"/>
        <w:ind w:left="0" w:firstLine="0"/>
        <w:rPr>
          <w:rFonts w:ascii="Times New Roman" w:hAnsi="Times New Roman"/>
          <w:iCs/>
          <w:sz w:val="24"/>
          <w:szCs w:val="24"/>
          <w:lang w:val="en-US" w:eastAsia="ru-RU"/>
        </w:rPr>
      </w:pPr>
    </w:p>
    <w:p w:rsidR="00924F3C" w:rsidRPr="00A1111F" w:rsidRDefault="00924F3C" w:rsidP="007A7B89">
      <w:pPr>
        <w:ind w:left="0" w:firstLine="0"/>
        <w:rPr>
          <w:rFonts w:ascii="Times New Roman" w:hAnsi="Times New Roman"/>
          <w:sz w:val="24"/>
          <w:szCs w:val="24"/>
          <w:lang w:val="uk-UA"/>
        </w:rPr>
      </w:pPr>
    </w:p>
    <w:sectPr w:rsidR="00924F3C" w:rsidRPr="00A1111F" w:rsidSect="009A58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F3C" w:rsidRDefault="00924F3C" w:rsidP="00460B9E">
      <w:r>
        <w:separator/>
      </w:r>
    </w:p>
  </w:endnote>
  <w:endnote w:type="continuationSeparator" w:id="0">
    <w:p w:rsidR="00924F3C" w:rsidRDefault="00924F3C" w:rsidP="00460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F3C" w:rsidRDefault="00924F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F3C" w:rsidRDefault="00924F3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F3C" w:rsidRDefault="00924F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F3C" w:rsidRDefault="00924F3C" w:rsidP="00460B9E">
      <w:r>
        <w:separator/>
      </w:r>
    </w:p>
  </w:footnote>
  <w:footnote w:type="continuationSeparator" w:id="0">
    <w:p w:rsidR="00924F3C" w:rsidRDefault="00924F3C" w:rsidP="00460B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F3C" w:rsidRDefault="00924F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F3C" w:rsidRPr="00C1282D" w:rsidRDefault="00924F3C" w:rsidP="00460B9E">
    <w:pPr>
      <w:pStyle w:val="Header"/>
      <w:jc w:val="right"/>
      <w:rPr>
        <w:rFonts w:ascii="Times New Roman" w:hAnsi="Times New Roman"/>
        <w:sz w:val="20"/>
        <w:szCs w:val="20"/>
      </w:rPr>
    </w:pPr>
    <w:r w:rsidRPr="00C1282D">
      <w:rPr>
        <w:rFonts w:ascii="Times New Roman" w:hAnsi="Times New Roman"/>
        <w:sz w:val="20"/>
        <w:szCs w:val="20"/>
      </w:rPr>
      <w:t>Слов’янськ Донецької області</w:t>
    </w:r>
  </w:p>
  <w:p w:rsidR="00924F3C" w:rsidRPr="00C1282D" w:rsidRDefault="00924F3C" w:rsidP="00460B9E">
    <w:pPr>
      <w:pStyle w:val="Header"/>
      <w:jc w:val="right"/>
      <w:rPr>
        <w:rFonts w:ascii="Times New Roman" w:hAnsi="Times New Roman"/>
        <w:sz w:val="20"/>
        <w:szCs w:val="20"/>
      </w:rPr>
    </w:pPr>
    <w:r w:rsidRPr="00C1282D">
      <w:rPr>
        <w:rFonts w:ascii="Times New Roman" w:hAnsi="Times New Roman"/>
        <w:sz w:val="20"/>
        <w:szCs w:val="20"/>
      </w:rPr>
      <w:t>Слов’янський коледж транспортної інфраструктури</w:t>
    </w:r>
  </w:p>
  <w:p w:rsidR="00924F3C" w:rsidRPr="00C1282D" w:rsidRDefault="00924F3C" w:rsidP="00460B9E">
    <w:pPr>
      <w:pStyle w:val="Header"/>
      <w:jc w:val="right"/>
      <w:rPr>
        <w:rFonts w:ascii="Times New Roman" w:hAnsi="Times New Roman"/>
      </w:rPr>
    </w:pPr>
    <w:r w:rsidRPr="00C1282D">
      <w:rPr>
        <w:rFonts w:ascii="Times New Roman" w:hAnsi="Times New Roman"/>
        <w:sz w:val="20"/>
        <w:szCs w:val="20"/>
      </w:rPr>
      <w:t>Викладач: Мельнікова Наталія Олександрівна</w:t>
    </w:r>
  </w:p>
  <w:p w:rsidR="00924F3C" w:rsidRDefault="00924F3C">
    <w:pPr>
      <w:pStyle w:val="Header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F3C" w:rsidRDefault="00924F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1ABD"/>
    <w:multiLevelType w:val="hybridMultilevel"/>
    <w:tmpl w:val="EB70BCA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97316B"/>
    <w:multiLevelType w:val="hybridMultilevel"/>
    <w:tmpl w:val="3AE27182"/>
    <w:lvl w:ilvl="0" w:tplc="491AC4A8">
      <w:start w:val="2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74461A"/>
    <w:multiLevelType w:val="hybridMultilevel"/>
    <w:tmpl w:val="3D02F468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39F6BDF"/>
    <w:multiLevelType w:val="hybridMultilevel"/>
    <w:tmpl w:val="35F2FD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340B9B"/>
    <w:multiLevelType w:val="hybridMultilevel"/>
    <w:tmpl w:val="C1AC76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C05C69"/>
    <w:multiLevelType w:val="hybridMultilevel"/>
    <w:tmpl w:val="00B2F7B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9460F5"/>
    <w:multiLevelType w:val="hybridMultilevel"/>
    <w:tmpl w:val="B4C09F3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205EAC"/>
    <w:multiLevelType w:val="hybridMultilevel"/>
    <w:tmpl w:val="5E80E02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0F3CBA"/>
    <w:multiLevelType w:val="hybridMultilevel"/>
    <w:tmpl w:val="C512CA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D5D35C4"/>
    <w:multiLevelType w:val="hybridMultilevel"/>
    <w:tmpl w:val="E262571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7ED5D85"/>
    <w:multiLevelType w:val="hybridMultilevel"/>
    <w:tmpl w:val="25C2DBE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D3175BE"/>
    <w:multiLevelType w:val="hybridMultilevel"/>
    <w:tmpl w:val="7D5C8E2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DC5D73"/>
    <w:multiLevelType w:val="hybridMultilevel"/>
    <w:tmpl w:val="8A24064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7E21BAC"/>
    <w:multiLevelType w:val="hybridMultilevel"/>
    <w:tmpl w:val="B950DF8E"/>
    <w:lvl w:ilvl="0" w:tplc="04190017">
      <w:start w:val="1"/>
      <w:numFmt w:val="lowerLetter"/>
      <w:lvlText w:val="%1)"/>
      <w:lvlJc w:val="left"/>
      <w:pPr>
        <w:ind w:left="171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4">
    <w:nsid w:val="68E268A8"/>
    <w:multiLevelType w:val="hybridMultilevel"/>
    <w:tmpl w:val="65B6918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CC0E33"/>
    <w:multiLevelType w:val="hybridMultilevel"/>
    <w:tmpl w:val="002879E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F962AAB"/>
    <w:multiLevelType w:val="hybridMultilevel"/>
    <w:tmpl w:val="4DECCCD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7346105A"/>
    <w:multiLevelType w:val="hybridMultilevel"/>
    <w:tmpl w:val="1502538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6"/>
  </w:num>
  <w:num w:numId="3">
    <w:abstractNumId w:val="17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13"/>
  </w:num>
  <w:num w:numId="9">
    <w:abstractNumId w:val="0"/>
  </w:num>
  <w:num w:numId="10">
    <w:abstractNumId w:val="10"/>
  </w:num>
  <w:num w:numId="11">
    <w:abstractNumId w:val="11"/>
  </w:num>
  <w:num w:numId="12">
    <w:abstractNumId w:val="15"/>
  </w:num>
  <w:num w:numId="13">
    <w:abstractNumId w:val="14"/>
  </w:num>
  <w:num w:numId="14">
    <w:abstractNumId w:val="4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5310"/>
    <w:rsid w:val="000007C2"/>
    <w:rsid w:val="000011E7"/>
    <w:rsid w:val="000037B0"/>
    <w:rsid w:val="00004EA6"/>
    <w:rsid w:val="000057F9"/>
    <w:rsid w:val="00007E7A"/>
    <w:rsid w:val="00010B25"/>
    <w:rsid w:val="00011E37"/>
    <w:rsid w:val="00012321"/>
    <w:rsid w:val="0001272A"/>
    <w:rsid w:val="00012A63"/>
    <w:rsid w:val="00014D66"/>
    <w:rsid w:val="00015398"/>
    <w:rsid w:val="00015AD6"/>
    <w:rsid w:val="00015BE4"/>
    <w:rsid w:val="000172C1"/>
    <w:rsid w:val="00020870"/>
    <w:rsid w:val="00021B36"/>
    <w:rsid w:val="000225A9"/>
    <w:rsid w:val="00022D80"/>
    <w:rsid w:val="00022E18"/>
    <w:rsid w:val="00024841"/>
    <w:rsid w:val="00026982"/>
    <w:rsid w:val="00026C1B"/>
    <w:rsid w:val="00027081"/>
    <w:rsid w:val="0002797B"/>
    <w:rsid w:val="00027F04"/>
    <w:rsid w:val="00030692"/>
    <w:rsid w:val="00030F38"/>
    <w:rsid w:val="00031CB0"/>
    <w:rsid w:val="000322F0"/>
    <w:rsid w:val="00032C5F"/>
    <w:rsid w:val="00035DE9"/>
    <w:rsid w:val="00036F72"/>
    <w:rsid w:val="00040029"/>
    <w:rsid w:val="00040650"/>
    <w:rsid w:val="00040DE4"/>
    <w:rsid w:val="000415AD"/>
    <w:rsid w:val="00045389"/>
    <w:rsid w:val="000457EC"/>
    <w:rsid w:val="000473B9"/>
    <w:rsid w:val="00047BE5"/>
    <w:rsid w:val="000512C5"/>
    <w:rsid w:val="00051426"/>
    <w:rsid w:val="00051BD8"/>
    <w:rsid w:val="000528BD"/>
    <w:rsid w:val="00053471"/>
    <w:rsid w:val="00055710"/>
    <w:rsid w:val="00056221"/>
    <w:rsid w:val="00056699"/>
    <w:rsid w:val="00060238"/>
    <w:rsid w:val="00060513"/>
    <w:rsid w:val="00062117"/>
    <w:rsid w:val="0006230F"/>
    <w:rsid w:val="00062743"/>
    <w:rsid w:val="000649E6"/>
    <w:rsid w:val="00065817"/>
    <w:rsid w:val="00065FC0"/>
    <w:rsid w:val="00070DB7"/>
    <w:rsid w:val="00071464"/>
    <w:rsid w:val="00072BCB"/>
    <w:rsid w:val="00072C05"/>
    <w:rsid w:val="000731AE"/>
    <w:rsid w:val="000732FD"/>
    <w:rsid w:val="00073946"/>
    <w:rsid w:val="0007453C"/>
    <w:rsid w:val="0007688B"/>
    <w:rsid w:val="000818E8"/>
    <w:rsid w:val="00081F88"/>
    <w:rsid w:val="00082DE4"/>
    <w:rsid w:val="0008318B"/>
    <w:rsid w:val="000834B3"/>
    <w:rsid w:val="00083C87"/>
    <w:rsid w:val="00083E8A"/>
    <w:rsid w:val="00083FEC"/>
    <w:rsid w:val="000842ED"/>
    <w:rsid w:val="00084648"/>
    <w:rsid w:val="0008559A"/>
    <w:rsid w:val="00086030"/>
    <w:rsid w:val="00086C97"/>
    <w:rsid w:val="000871AF"/>
    <w:rsid w:val="000871F8"/>
    <w:rsid w:val="00090F8A"/>
    <w:rsid w:val="000912CD"/>
    <w:rsid w:val="00091B65"/>
    <w:rsid w:val="00091F5F"/>
    <w:rsid w:val="000921E0"/>
    <w:rsid w:val="000927A0"/>
    <w:rsid w:val="000927E5"/>
    <w:rsid w:val="00095107"/>
    <w:rsid w:val="000952D2"/>
    <w:rsid w:val="0009541E"/>
    <w:rsid w:val="000957DE"/>
    <w:rsid w:val="00096AC1"/>
    <w:rsid w:val="00097F18"/>
    <w:rsid w:val="000A0F95"/>
    <w:rsid w:val="000A203D"/>
    <w:rsid w:val="000A28B3"/>
    <w:rsid w:val="000A29CD"/>
    <w:rsid w:val="000A5CA9"/>
    <w:rsid w:val="000A650E"/>
    <w:rsid w:val="000B1ADA"/>
    <w:rsid w:val="000B2D5B"/>
    <w:rsid w:val="000B4F05"/>
    <w:rsid w:val="000B6349"/>
    <w:rsid w:val="000B646F"/>
    <w:rsid w:val="000B7332"/>
    <w:rsid w:val="000B7BE3"/>
    <w:rsid w:val="000C0AF7"/>
    <w:rsid w:val="000C0E85"/>
    <w:rsid w:val="000C0F3B"/>
    <w:rsid w:val="000C23DF"/>
    <w:rsid w:val="000C2D0C"/>
    <w:rsid w:val="000C449A"/>
    <w:rsid w:val="000C4521"/>
    <w:rsid w:val="000D2319"/>
    <w:rsid w:val="000D3D5B"/>
    <w:rsid w:val="000D4963"/>
    <w:rsid w:val="000D4B01"/>
    <w:rsid w:val="000D7AA0"/>
    <w:rsid w:val="000E0AE1"/>
    <w:rsid w:val="000E3C0B"/>
    <w:rsid w:val="000E4EB0"/>
    <w:rsid w:val="000E54CB"/>
    <w:rsid w:val="000E5FE7"/>
    <w:rsid w:val="000E6684"/>
    <w:rsid w:val="000E7D0D"/>
    <w:rsid w:val="000F0EBB"/>
    <w:rsid w:val="000F2399"/>
    <w:rsid w:val="000F2A4C"/>
    <w:rsid w:val="000F2FE5"/>
    <w:rsid w:val="000F3017"/>
    <w:rsid w:val="000F313A"/>
    <w:rsid w:val="000F42F2"/>
    <w:rsid w:val="000F6C8B"/>
    <w:rsid w:val="000F6D0A"/>
    <w:rsid w:val="000F6EEF"/>
    <w:rsid w:val="000F745B"/>
    <w:rsid w:val="000F74C0"/>
    <w:rsid w:val="001002C0"/>
    <w:rsid w:val="0010120D"/>
    <w:rsid w:val="00101593"/>
    <w:rsid w:val="00105840"/>
    <w:rsid w:val="00106631"/>
    <w:rsid w:val="00106ABE"/>
    <w:rsid w:val="00106C76"/>
    <w:rsid w:val="00107A6C"/>
    <w:rsid w:val="00107D32"/>
    <w:rsid w:val="00110EED"/>
    <w:rsid w:val="00111805"/>
    <w:rsid w:val="001122DF"/>
    <w:rsid w:val="00113331"/>
    <w:rsid w:val="00113E87"/>
    <w:rsid w:val="001143BC"/>
    <w:rsid w:val="001148E9"/>
    <w:rsid w:val="001149D1"/>
    <w:rsid w:val="00115250"/>
    <w:rsid w:val="00115594"/>
    <w:rsid w:val="0011571D"/>
    <w:rsid w:val="0011795B"/>
    <w:rsid w:val="00121605"/>
    <w:rsid w:val="00121921"/>
    <w:rsid w:val="00121EBC"/>
    <w:rsid w:val="00122089"/>
    <w:rsid w:val="00122385"/>
    <w:rsid w:val="00125344"/>
    <w:rsid w:val="001254F7"/>
    <w:rsid w:val="00125645"/>
    <w:rsid w:val="00125705"/>
    <w:rsid w:val="00126130"/>
    <w:rsid w:val="001271CD"/>
    <w:rsid w:val="00127AD8"/>
    <w:rsid w:val="00131124"/>
    <w:rsid w:val="00131D48"/>
    <w:rsid w:val="001344CC"/>
    <w:rsid w:val="00134BA9"/>
    <w:rsid w:val="00136436"/>
    <w:rsid w:val="001367B1"/>
    <w:rsid w:val="00136E28"/>
    <w:rsid w:val="00137876"/>
    <w:rsid w:val="00140038"/>
    <w:rsid w:val="001429EA"/>
    <w:rsid w:val="00143054"/>
    <w:rsid w:val="0014315F"/>
    <w:rsid w:val="001440E8"/>
    <w:rsid w:val="00145BB5"/>
    <w:rsid w:val="00150221"/>
    <w:rsid w:val="00151625"/>
    <w:rsid w:val="001523E4"/>
    <w:rsid w:val="0015248F"/>
    <w:rsid w:val="00153652"/>
    <w:rsid w:val="001565FB"/>
    <w:rsid w:val="00156FA8"/>
    <w:rsid w:val="00161029"/>
    <w:rsid w:val="001617F1"/>
    <w:rsid w:val="00162B5A"/>
    <w:rsid w:val="00164C9A"/>
    <w:rsid w:val="00165BC9"/>
    <w:rsid w:val="00166059"/>
    <w:rsid w:val="001663B3"/>
    <w:rsid w:val="0016734A"/>
    <w:rsid w:val="001674C8"/>
    <w:rsid w:val="001758C4"/>
    <w:rsid w:val="00177B4C"/>
    <w:rsid w:val="001813A5"/>
    <w:rsid w:val="00184F8B"/>
    <w:rsid w:val="00186F26"/>
    <w:rsid w:val="0018727B"/>
    <w:rsid w:val="0018790B"/>
    <w:rsid w:val="001919D1"/>
    <w:rsid w:val="00191AEC"/>
    <w:rsid w:val="001935DC"/>
    <w:rsid w:val="00193FF9"/>
    <w:rsid w:val="00194DE1"/>
    <w:rsid w:val="001955F7"/>
    <w:rsid w:val="0019647F"/>
    <w:rsid w:val="00197202"/>
    <w:rsid w:val="00197702"/>
    <w:rsid w:val="00197F29"/>
    <w:rsid w:val="001A0232"/>
    <w:rsid w:val="001A2CC5"/>
    <w:rsid w:val="001A3A91"/>
    <w:rsid w:val="001A5D93"/>
    <w:rsid w:val="001A6DCB"/>
    <w:rsid w:val="001A762C"/>
    <w:rsid w:val="001B2BEA"/>
    <w:rsid w:val="001B2E38"/>
    <w:rsid w:val="001B620A"/>
    <w:rsid w:val="001B661D"/>
    <w:rsid w:val="001B6EF9"/>
    <w:rsid w:val="001C2B3B"/>
    <w:rsid w:val="001C44F3"/>
    <w:rsid w:val="001C7EDA"/>
    <w:rsid w:val="001D0771"/>
    <w:rsid w:val="001D17E0"/>
    <w:rsid w:val="001D18B0"/>
    <w:rsid w:val="001D33A9"/>
    <w:rsid w:val="001D36A5"/>
    <w:rsid w:val="001D4645"/>
    <w:rsid w:val="001D5C32"/>
    <w:rsid w:val="001D6CF8"/>
    <w:rsid w:val="001E1DF6"/>
    <w:rsid w:val="001E3BD5"/>
    <w:rsid w:val="001E4C00"/>
    <w:rsid w:val="001E55D2"/>
    <w:rsid w:val="001E5C75"/>
    <w:rsid w:val="001E7C05"/>
    <w:rsid w:val="001F0968"/>
    <w:rsid w:val="001F2EAC"/>
    <w:rsid w:val="001F370A"/>
    <w:rsid w:val="001F3FDA"/>
    <w:rsid w:val="001F514D"/>
    <w:rsid w:val="001F61B9"/>
    <w:rsid w:val="001F7998"/>
    <w:rsid w:val="001F7A3E"/>
    <w:rsid w:val="00200026"/>
    <w:rsid w:val="002025B0"/>
    <w:rsid w:val="00202E1C"/>
    <w:rsid w:val="0020547B"/>
    <w:rsid w:val="00210C02"/>
    <w:rsid w:val="0021370C"/>
    <w:rsid w:val="002137C2"/>
    <w:rsid w:val="002152C1"/>
    <w:rsid w:val="00217D7E"/>
    <w:rsid w:val="00221102"/>
    <w:rsid w:val="002211C4"/>
    <w:rsid w:val="00221A25"/>
    <w:rsid w:val="00221F68"/>
    <w:rsid w:val="002220E6"/>
    <w:rsid w:val="002225B1"/>
    <w:rsid w:val="002248E2"/>
    <w:rsid w:val="00227841"/>
    <w:rsid w:val="00227CCE"/>
    <w:rsid w:val="00230409"/>
    <w:rsid w:val="002311C5"/>
    <w:rsid w:val="002337F0"/>
    <w:rsid w:val="002357E0"/>
    <w:rsid w:val="00236B03"/>
    <w:rsid w:val="00241D6C"/>
    <w:rsid w:val="00244695"/>
    <w:rsid w:val="00246C68"/>
    <w:rsid w:val="00246EFF"/>
    <w:rsid w:val="00247680"/>
    <w:rsid w:val="00247E7C"/>
    <w:rsid w:val="00250795"/>
    <w:rsid w:val="00250A02"/>
    <w:rsid w:val="00250B46"/>
    <w:rsid w:val="00251EF9"/>
    <w:rsid w:val="0025227C"/>
    <w:rsid w:val="00253374"/>
    <w:rsid w:val="0025559E"/>
    <w:rsid w:val="00256ED4"/>
    <w:rsid w:val="00256F12"/>
    <w:rsid w:val="002608D8"/>
    <w:rsid w:val="00260B44"/>
    <w:rsid w:val="00260FC2"/>
    <w:rsid w:val="00261F46"/>
    <w:rsid w:val="002621B9"/>
    <w:rsid w:val="00263E15"/>
    <w:rsid w:val="00263E17"/>
    <w:rsid w:val="00265EF0"/>
    <w:rsid w:val="00266710"/>
    <w:rsid w:val="002671DB"/>
    <w:rsid w:val="00270001"/>
    <w:rsid w:val="00271678"/>
    <w:rsid w:val="0027274B"/>
    <w:rsid w:val="00280141"/>
    <w:rsid w:val="00280421"/>
    <w:rsid w:val="0028097C"/>
    <w:rsid w:val="002813AD"/>
    <w:rsid w:val="00282EE2"/>
    <w:rsid w:val="00283712"/>
    <w:rsid w:val="00283771"/>
    <w:rsid w:val="002838E2"/>
    <w:rsid w:val="00283C5B"/>
    <w:rsid w:val="00285F11"/>
    <w:rsid w:val="00286ED7"/>
    <w:rsid w:val="00286FE4"/>
    <w:rsid w:val="0028774C"/>
    <w:rsid w:val="00293297"/>
    <w:rsid w:val="002950D7"/>
    <w:rsid w:val="002957D0"/>
    <w:rsid w:val="00295939"/>
    <w:rsid w:val="002960D2"/>
    <w:rsid w:val="002962F9"/>
    <w:rsid w:val="00296628"/>
    <w:rsid w:val="00297064"/>
    <w:rsid w:val="00297BE3"/>
    <w:rsid w:val="002A2818"/>
    <w:rsid w:val="002A3472"/>
    <w:rsid w:val="002A34D5"/>
    <w:rsid w:val="002A4973"/>
    <w:rsid w:val="002A6D75"/>
    <w:rsid w:val="002A6E8F"/>
    <w:rsid w:val="002A75F1"/>
    <w:rsid w:val="002A7B7A"/>
    <w:rsid w:val="002B2144"/>
    <w:rsid w:val="002B23FC"/>
    <w:rsid w:val="002B2990"/>
    <w:rsid w:val="002B31CD"/>
    <w:rsid w:val="002B3B86"/>
    <w:rsid w:val="002B4FA6"/>
    <w:rsid w:val="002B618C"/>
    <w:rsid w:val="002B65BB"/>
    <w:rsid w:val="002B6F65"/>
    <w:rsid w:val="002C0C7B"/>
    <w:rsid w:val="002C21ED"/>
    <w:rsid w:val="002C2ED6"/>
    <w:rsid w:val="002C42A7"/>
    <w:rsid w:val="002C4471"/>
    <w:rsid w:val="002C5C09"/>
    <w:rsid w:val="002D04C5"/>
    <w:rsid w:val="002D0B77"/>
    <w:rsid w:val="002D0E93"/>
    <w:rsid w:val="002D18F9"/>
    <w:rsid w:val="002D1936"/>
    <w:rsid w:val="002D5167"/>
    <w:rsid w:val="002D537F"/>
    <w:rsid w:val="002D5498"/>
    <w:rsid w:val="002D7CF3"/>
    <w:rsid w:val="002E2592"/>
    <w:rsid w:val="002E280E"/>
    <w:rsid w:val="002E394F"/>
    <w:rsid w:val="002E44A9"/>
    <w:rsid w:val="002E5423"/>
    <w:rsid w:val="002E6FA8"/>
    <w:rsid w:val="002F0B36"/>
    <w:rsid w:val="002F3237"/>
    <w:rsid w:val="002F40D6"/>
    <w:rsid w:val="002F4374"/>
    <w:rsid w:val="002F51EA"/>
    <w:rsid w:val="002F5618"/>
    <w:rsid w:val="002F5768"/>
    <w:rsid w:val="002F57FF"/>
    <w:rsid w:val="002F65E4"/>
    <w:rsid w:val="002F6C9E"/>
    <w:rsid w:val="002F79B7"/>
    <w:rsid w:val="00300771"/>
    <w:rsid w:val="00300BFF"/>
    <w:rsid w:val="003010CA"/>
    <w:rsid w:val="00301527"/>
    <w:rsid w:val="00302174"/>
    <w:rsid w:val="00302899"/>
    <w:rsid w:val="00302D9F"/>
    <w:rsid w:val="00302FE4"/>
    <w:rsid w:val="003031AB"/>
    <w:rsid w:val="003035DA"/>
    <w:rsid w:val="00306250"/>
    <w:rsid w:val="00307005"/>
    <w:rsid w:val="00307119"/>
    <w:rsid w:val="00310D72"/>
    <w:rsid w:val="00311A69"/>
    <w:rsid w:val="00315EA3"/>
    <w:rsid w:val="0031620E"/>
    <w:rsid w:val="00316279"/>
    <w:rsid w:val="00320689"/>
    <w:rsid w:val="00320B21"/>
    <w:rsid w:val="003232B5"/>
    <w:rsid w:val="00326432"/>
    <w:rsid w:val="00327F38"/>
    <w:rsid w:val="00331C6C"/>
    <w:rsid w:val="00331DCB"/>
    <w:rsid w:val="003323DD"/>
    <w:rsid w:val="003337DE"/>
    <w:rsid w:val="00340396"/>
    <w:rsid w:val="00341866"/>
    <w:rsid w:val="00341982"/>
    <w:rsid w:val="00343998"/>
    <w:rsid w:val="003444DB"/>
    <w:rsid w:val="003460E4"/>
    <w:rsid w:val="00350DE4"/>
    <w:rsid w:val="0035112B"/>
    <w:rsid w:val="003519AD"/>
    <w:rsid w:val="003535D1"/>
    <w:rsid w:val="00353F4F"/>
    <w:rsid w:val="00354979"/>
    <w:rsid w:val="00355564"/>
    <w:rsid w:val="00356F92"/>
    <w:rsid w:val="00357C31"/>
    <w:rsid w:val="00357CC0"/>
    <w:rsid w:val="0036007D"/>
    <w:rsid w:val="0036027B"/>
    <w:rsid w:val="00361947"/>
    <w:rsid w:val="00361D85"/>
    <w:rsid w:val="003653DC"/>
    <w:rsid w:val="00365BCC"/>
    <w:rsid w:val="00366625"/>
    <w:rsid w:val="00371416"/>
    <w:rsid w:val="003739F7"/>
    <w:rsid w:val="003745AE"/>
    <w:rsid w:val="00375205"/>
    <w:rsid w:val="00375B23"/>
    <w:rsid w:val="00375F92"/>
    <w:rsid w:val="00376381"/>
    <w:rsid w:val="00376987"/>
    <w:rsid w:val="00376D13"/>
    <w:rsid w:val="00377649"/>
    <w:rsid w:val="0038036D"/>
    <w:rsid w:val="00381106"/>
    <w:rsid w:val="00382888"/>
    <w:rsid w:val="00382FF2"/>
    <w:rsid w:val="0038389B"/>
    <w:rsid w:val="00385B99"/>
    <w:rsid w:val="0038646C"/>
    <w:rsid w:val="00390286"/>
    <w:rsid w:val="0039182B"/>
    <w:rsid w:val="00392D7D"/>
    <w:rsid w:val="00393070"/>
    <w:rsid w:val="0039403C"/>
    <w:rsid w:val="00395C6A"/>
    <w:rsid w:val="003A0992"/>
    <w:rsid w:val="003A0D66"/>
    <w:rsid w:val="003A260E"/>
    <w:rsid w:val="003A3884"/>
    <w:rsid w:val="003A3D89"/>
    <w:rsid w:val="003A419B"/>
    <w:rsid w:val="003A44F3"/>
    <w:rsid w:val="003A4983"/>
    <w:rsid w:val="003A5484"/>
    <w:rsid w:val="003A67F8"/>
    <w:rsid w:val="003A69F8"/>
    <w:rsid w:val="003A69FC"/>
    <w:rsid w:val="003B13BA"/>
    <w:rsid w:val="003B2ABD"/>
    <w:rsid w:val="003B3A19"/>
    <w:rsid w:val="003B5B88"/>
    <w:rsid w:val="003B7048"/>
    <w:rsid w:val="003B70D3"/>
    <w:rsid w:val="003B7239"/>
    <w:rsid w:val="003C0D42"/>
    <w:rsid w:val="003C1AF3"/>
    <w:rsid w:val="003C1B88"/>
    <w:rsid w:val="003C2442"/>
    <w:rsid w:val="003C4886"/>
    <w:rsid w:val="003C4B22"/>
    <w:rsid w:val="003C5916"/>
    <w:rsid w:val="003C5B94"/>
    <w:rsid w:val="003C7142"/>
    <w:rsid w:val="003C7B15"/>
    <w:rsid w:val="003D0036"/>
    <w:rsid w:val="003D0DEB"/>
    <w:rsid w:val="003D1FBC"/>
    <w:rsid w:val="003D2B74"/>
    <w:rsid w:val="003D3660"/>
    <w:rsid w:val="003D453C"/>
    <w:rsid w:val="003E1C3A"/>
    <w:rsid w:val="003E2820"/>
    <w:rsid w:val="003E3019"/>
    <w:rsid w:val="003E35D8"/>
    <w:rsid w:val="003E5433"/>
    <w:rsid w:val="003E5B3A"/>
    <w:rsid w:val="003E5B69"/>
    <w:rsid w:val="003E6546"/>
    <w:rsid w:val="003E6835"/>
    <w:rsid w:val="003E7749"/>
    <w:rsid w:val="003F0570"/>
    <w:rsid w:val="003F0D9D"/>
    <w:rsid w:val="003F31E8"/>
    <w:rsid w:val="003F3590"/>
    <w:rsid w:val="003F3F0D"/>
    <w:rsid w:val="003F44BD"/>
    <w:rsid w:val="003F4995"/>
    <w:rsid w:val="003F7727"/>
    <w:rsid w:val="00400C13"/>
    <w:rsid w:val="00400DAE"/>
    <w:rsid w:val="00401326"/>
    <w:rsid w:val="00401468"/>
    <w:rsid w:val="0040149C"/>
    <w:rsid w:val="004027E2"/>
    <w:rsid w:val="00403D9D"/>
    <w:rsid w:val="0040596E"/>
    <w:rsid w:val="004065E1"/>
    <w:rsid w:val="004106DF"/>
    <w:rsid w:val="00410B72"/>
    <w:rsid w:val="00411371"/>
    <w:rsid w:val="00411829"/>
    <w:rsid w:val="00411A7A"/>
    <w:rsid w:val="0041227C"/>
    <w:rsid w:val="00412A5E"/>
    <w:rsid w:val="0041305E"/>
    <w:rsid w:val="00413259"/>
    <w:rsid w:val="0041381D"/>
    <w:rsid w:val="00413BA7"/>
    <w:rsid w:val="0041431F"/>
    <w:rsid w:val="004148F9"/>
    <w:rsid w:val="004153B9"/>
    <w:rsid w:val="00421035"/>
    <w:rsid w:val="0042106C"/>
    <w:rsid w:val="0042216F"/>
    <w:rsid w:val="004224D8"/>
    <w:rsid w:val="0042345E"/>
    <w:rsid w:val="004250D5"/>
    <w:rsid w:val="0042653B"/>
    <w:rsid w:val="004271BF"/>
    <w:rsid w:val="00427693"/>
    <w:rsid w:val="004304D6"/>
    <w:rsid w:val="00430BCC"/>
    <w:rsid w:val="00431009"/>
    <w:rsid w:val="00432059"/>
    <w:rsid w:val="00436188"/>
    <w:rsid w:val="0043685E"/>
    <w:rsid w:val="0043710A"/>
    <w:rsid w:val="00443F29"/>
    <w:rsid w:val="004445DB"/>
    <w:rsid w:val="00444C33"/>
    <w:rsid w:val="0044510F"/>
    <w:rsid w:val="00446328"/>
    <w:rsid w:val="004511F2"/>
    <w:rsid w:val="0045194A"/>
    <w:rsid w:val="004548E8"/>
    <w:rsid w:val="0045496B"/>
    <w:rsid w:val="00454C33"/>
    <w:rsid w:val="00454D4A"/>
    <w:rsid w:val="00457578"/>
    <w:rsid w:val="0046004A"/>
    <w:rsid w:val="00460A2A"/>
    <w:rsid w:val="00460B9E"/>
    <w:rsid w:val="00460E63"/>
    <w:rsid w:val="00461E6B"/>
    <w:rsid w:val="00462B55"/>
    <w:rsid w:val="00464113"/>
    <w:rsid w:val="0046716A"/>
    <w:rsid w:val="00467D3E"/>
    <w:rsid w:val="00470012"/>
    <w:rsid w:val="00470772"/>
    <w:rsid w:val="004733A1"/>
    <w:rsid w:val="00473D9F"/>
    <w:rsid w:val="00473FE5"/>
    <w:rsid w:val="004759EE"/>
    <w:rsid w:val="00477A0A"/>
    <w:rsid w:val="004802C2"/>
    <w:rsid w:val="00481EAE"/>
    <w:rsid w:val="00483616"/>
    <w:rsid w:val="00483C96"/>
    <w:rsid w:val="004866B0"/>
    <w:rsid w:val="0048770F"/>
    <w:rsid w:val="00487C1E"/>
    <w:rsid w:val="004917C2"/>
    <w:rsid w:val="00491A11"/>
    <w:rsid w:val="0049593F"/>
    <w:rsid w:val="00497E6D"/>
    <w:rsid w:val="004A01DE"/>
    <w:rsid w:val="004A1E67"/>
    <w:rsid w:val="004A232B"/>
    <w:rsid w:val="004A388C"/>
    <w:rsid w:val="004A38B2"/>
    <w:rsid w:val="004B2926"/>
    <w:rsid w:val="004B4D2B"/>
    <w:rsid w:val="004B61EA"/>
    <w:rsid w:val="004B759F"/>
    <w:rsid w:val="004C3A87"/>
    <w:rsid w:val="004C5764"/>
    <w:rsid w:val="004C59FC"/>
    <w:rsid w:val="004D0260"/>
    <w:rsid w:val="004D202F"/>
    <w:rsid w:val="004D3859"/>
    <w:rsid w:val="004D3B23"/>
    <w:rsid w:val="004D5B8E"/>
    <w:rsid w:val="004D5C8F"/>
    <w:rsid w:val="004D79FF"/>
    <w:rsid w:val="004D7DE2"/>
    <w:rsid w:val="004E0823"/>
    <w:rsid w:val="004E1B17"/>
    <w:rsid w:val="004E2822"/>
    <w:rsid w:val="004E4825"/>
    <w:rsid w:val="004E5DF5"/>
    <w:rsid w:val="004E6B56"/>
    <w:rsid w:val="004E6F54"/>
    <w:rsid w:val="004E7B28"/>
    <w:rsid w:val="004F0E2D"/>
    <w:rsid w:val="004F33F9"/>
    <w:rsid w:val="004F6164"/>
    <w:rsid w:val="004F678A"/>
    <w:rsid w:val="004F6D67"/>
    <w:rsid w:val="004F7306"/>
    <w:rsid w:val="00500458"/>
    <w:rsid w:val="005010A8"/>
    <w:rsid w:val="00502B21"/>
    <w:rsid w:val="005040AE"/>
    <w:rsid w:val="00504CC7"/>
    <w:rsid w:val="00505094"/>
    <w:rsid w:val="005054B2"/>
    <w:rsid w:val="00510B7D"/>
    <w:rsid w:val="00511202"/>
    <w:rsid w:val="00511D3C"/>
    <w:rsid w:val="00513959"/>
    <w:rsid w:val="005141D2"/>
    <w:rsid w:val="0051495D"/>
    <w:rsid w:val="00515621"/>
    <w:rsid w:val="005170CB"/>
    <w:rsid w:val="005227F1"/>
    <w:rsid w:val="00522BBD"/>
    <w:rsid w:val="0052348D"/>
    <w:rsid w:val="00523B74"/>
    <w:rsid w:val="00525B47"/>
    <w:rsid w:val="00525D0D"/>
    <w:rsid w:val="00527D70"/>
    <w:rsid w:val="005316B5"/>
    <w:rsid w:val="005316F7"/>
    <w:rsid w:val="005339A4"/>
    <w:rsid w:val="00533F58"/>
    <w:rsid w:val="00535345"/>
    <w:rsid w:val="00535583"/>
    <w:rsid w:val="00535CCA"/>
    <w:rsid w:val="00537DE7"/>
    <w:rsid w:val="00541B9C"/>
    <w:rsid w:val="00541BB2"/>
    <w:rsid w:val="00541D5B"/>
    <w:rsid w:val="0054200E"/>
    <w:rsid w:val="00542683"/>
    <w:rsid w:val="005435FB"/>
    <w:rsid w:val="005451AF"/>
    <w:rsid w:val="005458A0"/>
    <w:rsid w:val="00546349"/>
    <w:rsid w:val="00547D10"/>
    <w:rsid w:val="00550F71"/>
    <w:rsid w:val="00551369"/>
    <w:rsid w:val="0055195D"/>
    <w:rsid w:val="005534DD"/>
    <w:rsid w:val="005547F9"/>
    <w:rsid w:val="00554BFF"/>
    <w:rsid w:val="005559E7"/>
    <w:rsid w:val="005601FC"/>
    <w:rsid w:val="00560A24"/>
    <w:rsid w:val="005622A8"/>
    <w:rsid w:val="0056365B"/>
    <w:rsid w:val="00565C7D"/>
    <w:rsid w:val="00575297"/>
    <w:rsid w:val="00575E73"/>
    <w:rsid w:val="00577E29"/>
    <w:rsid w:val="0058045E"/>
    <w:rsid w:val="0058087C"/>
    <w:rsid w:val="00580C8D"/>
    <w:rsid w:val="005811B6"/>
    <w:rsid w:val="00581D92"/>
    <w:rsid w:val="00582D94"/>
    <w:rsid w:val="005862F1"/>
    <w:rsid w:val="00586E26"/>
    <w:rsid w:val="00586FD8"/>
    <w:rsid w:val="00587908"/>
    <w:rsid w:val="005903CC"/>
    <w:rsid w:val="005905D7"/>
    <w:rsid w:val="00590E56"/>
    <w:rsid w:val="00591C44"/>
    <w:rsid w:val="00592BD0"/>
    <w:rsid w:val="0059377E"/>
    <w:rsid w:val="00593C84"/>
    <w:rsid w:val="00595149"/>
    <w:rsid w:val="00595FD3"/>
    <w:rsid w:val="00596526"/>
    <w:rsid w:val="005972F6"/>
    <w:rsid w:val="005A1267"/>
    <w:rsid w:val="005A23E9"/>
    <w:rsid w:val="005A275C"/>
    <w:rsid w:val="005A2A9F"/>
    <w:rsid w:val="005A4A24"/>
    <w:rsid w:val="005A4CB7"/>
    <w:rsid w:val="005A6E46"/>
    <w:rsid w:val="005A70B5"/>
    <w:rsid w:val="005A7280"/>
    <w:rsid w:val="005B0486"/>
    <w:rsid w:val="005B1EC6"/>
    <w:rsid w:val="005B2433"/>
    <w:rsid w:val="005B4822"/>
    <w:rsid w:val="005B6CA1"/>
    <w:rsid w:val="005B711B"/>
    <w:rsid w:val="005B7A06"/>
    <w:rsid w:val="005C1793"/>
    <w:rsid w:val="005C242D"/>
    <w:rsid w:val="005C2F9E"/>
    <w:rsid w:val="005C3278"/>
    <w:rsid w:val="005C365B"/>
    <w:rsid w:val="005C5745"/>
    <w:rsid w:val="005C601A"/>
    <w:rsid w:val="005C6157"/>
    <w:rsid w:val="005C671A"/>
    <w:rsid w:val="005C674E"/>
    <w:rsid w:val="005C6ACF"/>
    <w:rsid w:val="005C7731"/>
    <w:rsid w:val="005C7A1E"/>
    <w:rsid w:val="005C7EC1"/>
    <w:rsid w:val="005D1AFF"/>
    <w:rsid w:val="005D21AB"/>
    <w:rsid w:val="005D22F2"/>
    <w:rsid w:val="005D2932"/>
    <w:rsid w:val="005D4C44"/>
    <w:rsid w:val="005D554F"/>
    <w:rsid w:val="005D6796"/>
    <w:rsid w:val="005E1987"/>
    <w:rsid w:val="005E1A44"/>
    <w:rsid w:val="005E3EED"/>
    <w:rsid w:val="005E4259"/>
    <w:rsid w:val="005E4478"/>
    <w:rsid w:val="005E5427"/>
    <w:rsid w:val="005E5857"/>
    <w:rsid w:val="005E6880"/>
    <w:rsid w:val="005F167B"/>
    <w:rsid w:val="005F289D"/>
    <w:rsid w:val="005F5B62"/>
    <w:rsid w:val="005F5CFA"/>
    <w:rsid w:val="005F5F79"/>
    <w:rsid w:val="006025D8"/>
    <w:rsid w:val="006031CE"/>
    <w:rsid w:val="006033C2"/>
    <w:rsid w:val="0060778A"/>
    <w:rsid w:val="00607E1E"/>
    <w:rsid w:val="00610E8A"/>
    <w:rsid w:val="0061224D"/>
    <w:rsid w:val="0061338C"/>
    <w:rsid w:val="00614705"/>
    <w:rsid w:val="006173D0"/>
    <w:rsid w:val="00620FE5"/>
    <w:rsid w:val="00621469"/>
    <w:rsid w:val="00623296"/>
    <w:rsid w:val="0062423C"/>
    <w:rsid w:val="00624E14"/>
    <w:rsid w:val="00625858"/>
    <w:rsid w:val="006265C1"/>
    <w:rsid w:val="00626842"/>
    <w:rsid w:val="00626AE9"/>
    <w:rsid w:val="00631375"/>
    <w:rsid w:val="00634452"/>
    <w:rsid w:val="00634A41"/>
    <w:rsid w:val="00635810"/>
    <w:rsid w:val="006364D9"/>
    <w:rsid w:val="00640A12"/>
    <w:rsid w:val="00640BEC"/>
    <w:rsid w:val="00641DAB"/>
    <w:rsid w:val="00642B2F"/>
    <w:rsid w:val="00643034"/>
    <w:rsid w:val="00643EAA"/>
    <w:rsid w:val="00645609"/>
    <w:rsid w:val="00645F7F"/>
    <w:rsid w:val="00646594"/>
    <w:rsid w:val="00646B5B"/>
    <w:rsid w:val="00646BEF"/>
    <w:rsid w:val="00647764"/>
    <w:rsid w:val="006477BD"/>
    <w:rsid w:val="00650313"/>
    <w:rsid w:val="00650A3C"/>
    <w:rsid w:val="00650CE0"/>
    <w:rsid w:val="00652C6C"/>
    <w:rsid w:val="00653453"/>
    <w:rsid w:val="00655FD2"/>
    <w:rsid w:val="00657A4E"/>
    <w:rsid w:val="00661494"/>
    <w:rsid w:val="00662B57"/>
    <w:rsid w:val="00662C5F"/>
    <w:rsid w:val="006632AC"/>
    <w:rsid w:val="0066366E"/>
    <w:rsid w:val="0066520B"/>
    <w:rsid w:val="0066621E"/>
    <w:rsid w:val="00666832"/>
    <w:rsid w:val="00666986"/>
    <w:rsid w:val="006669D8"/>
    <w:rsid w:val="0066710A"/>
    <w:rsid w:val="00672058"/>
    <w:rsid w:val="0067658D"/>
    <w:rsid w:val="00677B52"/>
    <w:rsid w:val="006809A8"/>
    <w:rsid w:val="00680BB5"/>
    <w:rsid w:val="0068221C"/>
    <w:rsid w:val="00682AFD"/>
    <w:rsid w:val="0068434C"/>
    <w:rsid w:val="00684BCC"/>
    <w:rsid w:val="006872ED"/>
    <w:rsid w:val="00690FF7"/>
    <w:rsid w:val="00692107"/>
    <w:rsid w:val="006924C5"/>
    <w:rsid w:val="00692CDD"/>
    <w:rsid w:val="00694744"/>
    <w:rsid w:val="00695376"/>
    <w:rsid w:val="00697439"/>
    <w:rsid w:val="00697ED9"/>
    <w:rsid w:val="006A0064"/>
    <w:rsid w:val="006A0128"/>
    <w:rsid w:val="006A034B"/>
    <w:rsid w:val="006A1F3F"/>
    <w:rsid w:val="006A25C6"/>
    <w:rsid w:val="006A43E9"/>
    <w:rsid w:val="006A68DF"/>
    <w:rsid w:val="006A69F0"/>
    <w:rsid w:val="006A6DC7"/>
    <w:rsid w:val="006A7870"/>
    <w:rsid w:val="006B01C5"/>
    <w:rsid w:val="006B0D3D"/>
    <w:rsid w:val="006B4FC6"/>
    <w:rsid w:val="006B74BA"/>
    <w:rsid w:val="006B7D1F"/>
    <w:rsid w:val="006C0C36"/>
    <w:rsid w:val="006C1935"/>
    <w:rsid w:val="006C2676"/>
    <w:rsid w:val="006C3124"/>
    <w:rsid w:val="006C358D"/>
    <w:rsid w:val="006C5318"/>
    <w:rsid w:val="006C7777"/>
    <w:rsid w:val="006D03F4"/>
    <w:rsid w:val="006D0BC9"/>
    <w:rsid w:val="006D2ED0"/>
    <w:rsid w:val="006D3CB2"/>
    <w:rsid w:val="006D4A32"/>
    <w:rsid w:val="006D721A"/>
    <w:rsid w:val="006D74A7"/>
    <w:rsid w:val="006D7596"/>
    <w:rsid w:val="006D7A47"/>
    <w:rsid w:val="006D7E87"/>
    <w:rsid w:val="006E19B1"/>
    <w:rsid w:val="006E2680"/>
    <w:rsid w:val="006E51DC"/>
    <w:rsid w:val="006E6734"/>
    <w:rsid w:val="006E6754"/>
    <w:rsid w:val="006F0346"/>
    <w:rsid w:val="006F1AEA"/>
    <w:rsid w:val="006F1E1D"/>
    <w:rsid w:val="006F2CF3"/>
    <w:rsid w:val="006F37C2"/>
    <w:rsid w:val="006F3C95"/>
    <w:rsid w:val="006F474B"/>
    <w:rsid w:val="006F689B"/>
    <w:rsid w:val="007006C2"/>
    <w:rsid w:val="00700EEF"/>
    <w:rsid w:val="00703F7F"/>
    <w:rsid w:val="00707683"/>
    <w:rsid w:val="00707F95"/>
    <w:rsid w:val="007103E4"/>
    <w:rsid w:val="0071191B"/>
    <w:rsid w:val="00711D3E"/>
    <w:rsid w:val="0071378B"/>
    <w:rsid w:val="007141A1"/>
    <w:rsid w:val="00715408"/>
    <w:rsid w:val="007169B7"/>
    <w:rsid w:val="007169D8"/>
    <w:rsid w:val="00723498"/>
    <w:rsid w:val="00723B39"/>
    <w:rsid w:val="007243C6"/>
    <w:rsid w:val="0072461D"/>
    <w:rsid w:val="00724942"/>
    <w:rsid w:val="00727B79"/>
    <w:rsid w:val="0073180A"/>
    <w:rsid w:val="007322A9"/>
    <w:rsid w:val="00732B39"/>
    <w:rsid w:val="007337B6"/>
    <w:rsid w:val="00733AD7"/>
    <w:rsid w:val="00734CA7"/>
    <w:rsid w:val="00736D6B"/>
    <w:rsid w:val="007419E3"/>
    <w:rsid w:val="00741A9D"/>
    <w:rsid w:val="00742EA0"/>
    <w:rsid w:val="007431AA"/>
    <w:rsid w:val="0074403C"/>
    <w:rsid w:val="00744FD8"/>
    <w:rsid w:val="007453A7"/>
    <w:rsid w:val="0074638D"/>
    <w:rsid w:val="00750040"/>
    <w:rsid w:val="00752E41"/>
    <w:rsid w:val="00752F21"/>
    <w:rsid w:val="007534ED"/>
    <w:rsid w:val="00753EB9"/>
    <w:rsid w:val="00754540"/>
    <w:rsid w:val="00754D73"/>
    <w:rsid w:val="00754E0C"/>
    <w:rsid w:val="00756F73"/>
    <w:rsid w:val="00757844"/>
    <w:rsid w:val="00761E9F"/>
    <w:rsid w:val="00762D1B"/>
    <w:rsid w:val="00763891"/>
    <w:rsid w:val="00763962"/>
    <w:rsid w:val="00763A82"/>
    <w:rsid w:val="00763F63"/>
    <w:rsid w:val="0076414E"/>
    <w:rsid w:val="0076452D"/>
    <w:rsid w:val="0076539D"/>
    <w:rsid w:val="00765E5A"/>
    <w:rsid w:val="00765EF0"/>
    <w:rsid w:val="00770EEC"/>
    <w:rsid w:val="00771046"/>
    <w:rsid w:val="007723B0"/>
    <w:rsid w:val="00772B4B"/>
    <w:rsid w:val="0077386B"/>
    <w:rsid w:val="00773A73"/>
    <w:rsid w:val="00774C96"/>
    <w:rsid w:val="007778B0"/>
    <w:rsid w:val="00780A17"/>
    <w:rsid w:val="0078169A"/>
    <w:rsid w:val="007828F3"/>
    <w:rsid w:val="00782FC7"/>
    <w:rsid w:val="00783245"/>
    <w:rsid w:val="0078476B"/>
    <w:rsid w:val="007867F9"/>
    <w:rsid w:val="00786F5E"/>
    <w:rsid w:val="0079198E"/>
    <w:rsid w:val="0079555D"/>
    <w:rsid w:val="00795D15"/>
    <w:rsid w:val="00795F46"/>
    <w:rsid w:val="00796939"/>
    <w:rsid w:val="00796FE0"/>
    <w:rsid w:val="00797ED3"/>
    <w:rsid w:val="007A0919"/>
    <w:rsid w:val="007A1408"/>
    <w:rsid w:val="007A141C"/>
    <w:rsid w:val="007A3A18"/>
    <w:rsid w:val="007A4105"/>
    <w:rsid w:val="007A4284"/>
    <w:rsid w:val="007A7B89"/>
    <w:rsid w:val="007A7FC9"/>
    <w:rsid w:val="007B063D"/>
    <w:rsid w:val="007B0B88"/>
    <w:rsid w:val="007B0E23"/>
    <w:rsid w:val="007B15C4"/>
    <w:rsid w:val="007B30ED"/>
    <w:rsid w:val="007B5331"/>
    <w:rsid w:val="007B5734"/>
    <w:rsid w:val="007B620A"/>
    <w:rsid w:val="007B6B88"/>
    <w:rsid w:val="007B6EB5"/>
    <w:rsid w:val="007B709C"/>
    <w:rsid w:val="007B754B"/>
    <w:rsid w:val="007B7CF6"/>
    <w:rsid w:val="007C0BCF"/>
    <w:rsid w:val="007C393E"/>
    <w:rsid w:val="007C409D"/>
    <w:rsid w:val="007C4F44"/>
    <w:rsid w:val="007C6AC8"/>
    <w:rsid w:val="007D04FA"/>
    <w:rsid w:val="007D0720"/>
    <w:rsid w:val="007D0A01"/>
    <w:rsid w:val="007D0DFF"/>
    <w:rsid w:val="007D4242"/>
    <w:rsid w:val="007D4DE5"/>
    <w:rsid w:val="007D4FD2"/>
    <w:rsid w:val="007D5769"/>
    <w:rsid w:val="007D598C"/>
    <w:rsid w:val="007E28F3"/>
    <w:rsid w:val="007E2E74"/>
    <w:rsid w:val="007E39C2"/>
    <w:rsid w:val="007E4BE7"/>
    <w:rsid w:val="007E4E20"/>
    <w:rsid w:val="007E7571"/>
    <w:rsid w:val="007F0717"/>
    <w:rsid w:val="007F18E6"/>
    <w:rsid w:val="007F2082"/>
    <w:rsid w:val="007F22A3"/>
    <w:rsid w:val="007F2459"/>
    <w:rsid w:val="007F4F01"/>
    <w:rsid w:val="007F5744"/>
    <w:rsid w:val="007F7D01"/>
    <w:rsid w:val="007F7D63"/>
    <w:rsid w:val="00800BAF"/>
    <w:rsid w:val="00800CAF"/>
    <w:rsid w:val="008021ED"/>
    <w:rsid w:val="008031A2"/>
    <w:rsid w:val="0080399C"/>
    <w:rsid w:val="00804A13"/>
    <w:rsid w:val="008053DE"/>
    <w:rsid w:val="00806269"/>
    <w:rsid w:val="0081391A"/>
    <w:rsid w:val="00815517"/>
    <w:rsid w:val="008159FC"/>
    <w:rsid w:val="00816D17"/>
    <w:rsid w:val="008205A8"/>
    <w:rsid w:val="00822E15"/>
    <w:rsid w:val="00826D3C"/>
    <w:rsid w:val="00827B07"/>
    <w:rsid w:val="00830545"/>
    <w:rsid w:val="008333B5"/>
    <w:rsid w:val="008333BD"/>
    <w:rsid w:val="0083430B"/>
    <w:rsid w:val="0083702A"/>
    <w:rsid w:val="0083717E"/>
    <w:rsid w:val="00841F23"/>
    <w:rsid w:val="00842308"/>
    <w:rsid w:val="00843426"/>
    <w:rsid w:val="00845A7E"/>
    <w:rsid w:val="00845DE8"/>
    <w:rsid w:val="00850E3B"/>
    <w:rsid w:val="00851752"/>
    <w:rsid w:val="0085297E"/>
    <w:rsid w:val="00855479"/>
    <w:rsid w:val="00856190"/>
    <w:rsid w:val="00856F00"/>
    <w:rsid w:val="008578E3"/>
    <w:rsid w:val="00860A06"/>
    <w:rsid w:val="0086148A"/>
    <w:rsid w:val="00861CC1"/>
    <w:rsid w:val="00862C2C"/>
    <w:rsid w:val="00863772"/>
    <w:rsid w:val="00865131"/>
    <w:rsid w:val="00865F7B"/>
    <w:rsid w:val="00866180"/>
    <w:rsid w:val="0086664D"/>
    <w:rsid w:val="008678B2"/>
    <w:rsid w:val="008701A1"/>
    <w:rsid w:val="008715C2"/>
    <w:rsid w:val="008717AE"/>
    <w:rsid w:val="00871C6B"/>
    <w:rsid w:val="008726E8"/>
    <w:rsid w:val="008728C7"/>
    <w:rsid w:val="00875A9A"/>
    <w:rsid w:val="00877216"/>
    <w:rsid w:val="0087751E"/>
    <w:rsid w:val="00880BF3"/>
    <w:rsid w:val="008820EA"/>
    <w:rsid w:val="008823FE"/>
    <w:rsid w:val="008824B1"/>
    <w:rsid w:val="00883437"/>
    <w:rsid w:val="00883B6F"/>
    <w:rsid w:val="00884DC9"/>
    <w:rsid w:val="00885849"/>
    <w:rsid w:val="00885F32"/>
    <w:rsid w:val="0088687E"/>
    <w:rsid w:val="00886A13"/>
    <w:rsid w:val="00887536"/>
    <w:rsid w:val="008876D7"/>
    <w:rsid w:val="008911F5"/>
    <w:rsid w:val="00891793"/>
    <w:rsid w:val="008940BF"/>
    <w:rsid w:val="00895025"/>
    <w:rsid w:val="00895A7B"/>
    <w:rsid w:val="008A18D3"/>
    <w:rsid w:val="008A41E8"/>
    <w:rsid w:val="008A5403"/>
    <w:rsid w:val="008B0177"/>
    <w:rsid w:val="008B1830"/>
    <w:rsid w:val="008B26B5"/>
    <w:rsid w:val="008B3566"/>
    <w:rsid w:val="008B483D"/>
    <w:rsid w:val="008B6AF5"/>
    <w:rsid w:val="008B6B76"/>
    <w:rsid w:val="008B701C"/>
    <w:rsid w:val="008B7666"/>
    <w:rsid w:val="008C0BF5"/>
    <w:rsid w:val="008C1D0E"/>
    <w:rsid w:val="008C1FED"/>
    <w:rsid w:val="008C2304"/>
    <w:rsid w:val="008C2BB1"/>
    <w:rsid w:val="008C2BE8"/>
    <w:rsid w:val="008C4052"/>
    <w:rsid w:val="008C5BF0"/>
    <w:rsid w:val="008C7C9D"/>
    <w:rsid w:val="008C7E76"/>
    <w:rsid w:val="008C7FF8"/>
    <w:rsid w:val="008D4754"/>
    <w:rsid w:val="008D7030"/>
    <w:rsid w:val="008D752A"/>
    <w:rsid w:val="008E0237"/>
    <w:rsid w:val="008E0EED"/>
    <w:rsid w:val="008E10BC"/>
    <w:rsid w:val="008E23DC"/>
    <w:rsid w:val="008E25B7"/>
    <w:rsid w:val="008E287F"/>
    <w:rsid w:val="008E2CC4"/>
    <w:rsid w:val="008E326C"/>
    <w:rsid w:val="008E3701"/>
    <w:rsid w:val="008E3A9F"/>
    <w:rsid w:val="008E418F"/>
    <w:rsid w:val="008E6024"/>
    <w:rsid w:val="008E6E64"/>
    <w:rsid w:val="008E761F"/>
    <w:rsid w:val="008F0B83"/>
    <w:rsid w:val="008F1907"/>
    <w:rsid w:val="008F3419"/>
    <w:rsid w:val="008F565E"/>
    <w:rsid w:val="008F6094"/>
    <w:rsid w:val="008F6390"/>
    <w:rsid w:val="00900C06"/>
    <w:rsid w:val="009017BD"/>
    <w:rsid w:val="009017E3"/>
    <w:rsid w:val="009032A0"/>
    <w:rsid w:val="0090402F"/>
    <w:rsid w:val="0090521F"/>
    <w:rsid w:val="00905751"/>
    <w:rsid w:val="009065CA"/>
    <w:rsid w:val="00906B64"/>
    <w:rsid w:val="0090733E"/>
    <w:rsid w:val="00911B92"/>
    <w:rsid w:val="00911F80"/>
    <w:rsid w:val="0091283B"/>
    <w:rsid w:val="00912FB0"/>
    <w:rsid w:val="009133F6"/>
    <w:rsid w:val="00913C07"/>
    <w:rsid w:val="009174D9"/>
    <w:rsid w:val="00917D2D"/>
    <w:rsid w:val="00922103"/>
    <w:rsid w:val="009221BC"/>
    <w:rsid w:val="009221C8"/>
    <w:rsid w:val="009229B2"/>
    <w:rsid w:val="009229CE"/>
    <w:rsid w:val="0092300A"/>
    <w:rsid w:val="009248DC"/>
    <w:rsid w:val="00924F3C"/>
    <w:rsid w:val="00925AD6"/>
    <w:rsid w:val="00926C80"/>
    <w:rsid w:val="0092750B"/>
    <w:rsid w:val="00927D21"/>
    <w:rsid w:val="00930E67"/>
    <w:rsid w:val="0093392F"/>
    <w:rsid w:val="00933B5A"/>
    <w:rsid w:val="00934F1A"/>
    <w:rsid w:val="00935DED"/>
    <w:rsid w:val="00935E56"/>
    <w:rsid w:val="00936092"/>
    <w:rsid w:val="00936DC8"/>
    <w:rsid w:val="009401AB"/>
    <w:rsid w:val="00940CE5"/>
    <w:rsid w:val="0094261E"/>
    <w:rsid w:val="0094623C"/>
    <w:rsid w:val="009473CD"/>
    <w:rsid w:val="009503BD"/>
    <w:rsid w:val="009516B0"/>
    <w:rsid w:val="00953F22"/>
    <w:rsid w:val="0095485E"/>
    <w:rsid w:val="00955ACA"/>
    <w:rsid w:val="0095743F"/>
    <w:rsid w:val="009575D2"/>
    <w:rsid w:val="00957B8D"/>
    <w:rsid w:val="009605D4"/>
    <w:rsid w:val="009609A9"/>
    <w:rsid w:val="00961EA6"/>
    <w:rsid w:val="00963F83"/>
    <w:rsid w:val="0096549E"/>
    <w:rsid w:val="009654AB"/>
    <w:rsid w:val="009669CC"/>
    <w:rsid w:val="00970E17"/>
    <w:rsid w:val="009749FD"/>
    <w:rsid w:val="0097542C"/>
    <w:rsid w:val="00976F09"/>
    <w:rsid w:val="00981219"/>
    <w:rsid w:val="009813AB"/>
    <w:rsid w:val="00984BA3"/>
    <w:rsid w:val="00984C33"/>
    <w:rsid w:val="00984E7B"/>
    <w:rsid w:val="00985039"/>
    <w:rsid w:val="00986F09"/>
    <w:rsid w:val="0099001F"/>
    <w:rsid w:val="0099132B"/>
    <w:rsid w:val="009919B1"/>
    <w:rsid w:val="00991B33"/>
    <w:rsid w:val="0099273E"/>
    <w:rsid w:val="00993034"/>
    <w:rsid w:val="00993B69"/>
    <w:rsid w:val="009943D1"/>
    <w:rsid w:val="00994B26"/>
    <w:rsid w:val="00996F7F"/>
    <w:rsid w:val="00997671"/>
    <w:rsid w:val="00997E22"/>
    <w:rsid w:val="009A1682"/>
    <w:rsid w:val="009A1B31"/>
    <w:rsid w:val="009A2506"/>
    <w:rsid w:val="009A2676"/>
    <w:rsid w:val="009A2CF2"/>
    <w:rsid w:val="009A3826"/>
    <w:rsid w:val="009A3CB3"/>
    <w:rsid w:val="009A488C"/>
    <w:rsid w:val="009A5855"/>
    <w:rsid w:val="009A64EB"/>
    <w:rsid w:val="009A6E08"/>
    <w:rsid w:val="009B047F"/>
    <w:rsid w:val="009B1777"/>
    <w:rsid w:val="009B243A"/>
    <w:rsid w:val="009B3436"/>
    <w:rsid w:val="009B4726"/>
    <w:rsid w:val="009B4E4D"/>
    <w:rsid w:val="009B5121"/>
    <w:rsid w:val="009B5228"/>
    <w:rsid w:val="009B6726"/>
    <w:rsid w:val="009B7952"/>
    <w:rsid w:val="009C0E6C"/>
    <w:rsid w:val="009C379A"/>
    <w:rsid w:val="009C3D9E"/>
    <w:rsid w:val="009C4DE2"/>
    <w:rsid w:val="009C5684"/>
    <w:rsid w:val="009D0DD7"/>
    <w:rsid w:val="009D13E0"/>
    <w:rsid w:val="009D2233"/>
    <w:rsid w:val="009D3DD8"/>
    <w:rsid w:val="009D3FD1"/>
    <w:rsid w:val="009D5821"/>
    <w:rsid w:val="009D76AE"/>
    <w:rsid w:val="009E021E"/>
    <w:rsid w:val="009E0D6C"/>
    <w:rsid w:val="009E1170"/>
    <w:rsid w:val="009E2278"/>
    <w:rsid w:val="009E26FA"/>
    <w:rsid w:val="009E30B3"/>
    <w:rsid w:val="009E342A"/>
    <w:rsid w:val="009E7282"/>
    <w:rsid w:val="009F0157"/>
    <w:rsid w:val="009F0589"/>
    <w:rsid w:val="009F08F3"/>
    <w:rsid w:val="009F260C"/>
    <w:rsid w:val="009F2B7C"/>
    <w:rsid w:val="009F35B3"/>
    <w:rsid w:val="009F388D"/>
    <w:rsid w:val="009F3E0A"/>
    <w:rsid w:val="009F65C5"/>
    <w:rsid w:val="009F6E19"/>
    <w:rsid w:val="00A00054"/>
    <w:rsid w:val="00A00267"/>
    <w:rsid w:val="00A00639"/>
    <w:rsid w:val="00A00E1C"/>
    <w:rsid w:val="00A02EA0"/>
    <w:rsid w:val="00A04211"/>
    <w:rsid w:val="00A04B43"/>
    <w:rsid w:val="00A05302"/>
    <w:rsid w:val="00A069B8"/>
    <w:rsid w:val="00A1111F"/>
    <w:rsid w:val="00A14307"/>
    <w:rsid w:val="00A17C5C"/>
    <w:rsid w:val="00A22106"/>
    <w:rsid w:val="00A23418"/>
    <w:rsid w:val="00A23779"/>
    <w:rsid w:val="00A250D3"/>
    <w:rsid w:val="00A25AE4"/>
    <w:rsid w:val="00A25E0C"/>
    <w:rsid w:val="00A27002"/>
    <w:rsid w:val="00A2786A"/>
    <w:rsid w:val="00A27D4C"/>
    <w:rsid w:val="00A3421E"/>
    <w:rsid w:val="00A34314"/>
    <w:rsid w:val="00A34758"/>
    <w:rsid w:val="00A36309"/>
    <w:rsid w:val="00A41CF2"/>
    <w:rsid w:val="00A42CFD"/>
    <w:rsid w:val="00A44225"/>
    <w:rsid w:val="00A44E0D"/>
    <w:rsid w:val="00A45119"/>
    <w:rsid w:val="00A4592E"/>
    <w:rsid w:val="00A518AF"/>
    <w:rsid w:val="00A52147"/>
    <w:rsid w:val="00A5253E"/>
    <w:rsid w:val="00A526CC"/>
    <w:rsid w:val="00A53978"/>
    <w:rsid w:val="00A54975"/>
    <w:rsid w:val="00A567AF"/>
    <w:rsid w:val="00A57CE3"/>
    <w:rsid w:val="00A60F64"/>
    <w:rsid w:val="00A619C1"/>
    <w:rsid w:val="00A61DDC"/>
    <w:rsid w:val="00A62676"/>
    <w:rsid w:val="00A62CB7"/>
    <w:rsid w:val="00A62FE2"/>
    <w:rsid w:val="00A6341F"/>
    <w:rsid w:val="00A6423B"/>
    <w:rsid w:val="00A65B53"/>
    <w:rsid w:val="00A70115"/>
    <w:rsid w:val="00A70A06"/>
    <w:rsid w:val="00A70D38"/>
    <w:rsid w:val="00A71173"/>
    <w:rsid w:val="00A71B66"/>
    <w:rsid w:val="00A72282"/>
    <w:rsid w:val="00A722C0"/>
    <w:rsid w:val="00A7264F"/>
    <w:rsid w:val="00A730A7"/>
    <w:rsid w:val="00A741B7"/>
    <w:rsid w:val="00A769A2"/>
    <w:rsid w:val="00A81941"/>
    <w:rsid w:val="00A8207D"/>
    <w:rsid w:val="00A830A4"/>
    <w:rsid w:val="00A83314"/>
    <w:rsid w:val="00A83E6D"/>
    <w:rsid w:val="00A84CCC"/>
    <w:rsid w:val="00A850C6"/>
    <w:rsid w:val="00A85300"/>
    <w:rsid w:val="00A90065"/>
    <w:rsid w:val="00A90FB2"/>
    <w:rsid w:val="00A923F4"/>
    <w:rsid w:val="00A9444F"/>
    <w:rsid w:val="00A95975"/>
    <w:rsid w:val="00A95EFC"/>
    <w:rsid w:val="00A9692D"/>
    <w:rsid w:val="00A976B1"/>
    <w:rsid w:val="00A9797E"/>
    <w:rsid w:val="00A97EEB"/>
    <w:rsid w:val="00AA1167"/>
    <w:rsid w:val="00AA3F20"/>
    <w:rsid w:val="00AA3F40"/>
    <w:rsid w:val="00AA7B6B"/>
    <w:rsid w:val="00AB02C2"/>
    <w:rsid w:val="00AB228A"/>
    <w:rsid w:val="00AB3295"/>
    <w:rsid w:val="00AB3F59"/>
    <w:rsid w:val="00AB4923"/>
    <w:rsid w:val="00AB61A0"/>
    <w:rsid w:val="00AB6BB0"/>
    <w:rsid w:val="00AC12EF"/>
    <w:rsid w:val="00AC2381"/>
    <w:rsid w:val="00AC26B9"/>
    <w:rsid w:val="00AC3495"/>
    <w:rsid w:val="00AC47CD"/>
    <w:rsid w:val="00AC589F"/>
    <w:rsid w:val="00AC6A37"/>
    <w:rsid w:val="00AC7047"/>
    <w:rsid w:val="00AD0B59"/>
    <w:rsid w:val="00AD1DD9"/>
    <w:rsid w:val="00AD2922"/>
    <w:rsid w:val="00AD2E4D"/>
    <w:rsid w:val="00AD48C1"/>
    <w:rsid w:val="00AD4AAB"/>
    <w:rsid w:val="00AD5C41"/>
    <w:rsid w:val="00AD6C43"/>
    <w:rsid w:val="00AE2D3C"/>
    <w:rsid w:val="00AE3FBB"/>
    <w:rsid w:val="00AE552A"/>
    <w:rsid w:val="00AF235D"/>
    <w:rsid w:val="00AF25D5"/>
    <w:rsid w:val="00AF28CE"/>
    <w:rsid w:val="00AF3709"/>
    <w:rsid w:val="00AF3C94"/>
    <w:rsid w:val="00AF49C0"/>
    <w:rsid w:val="00AF6A2A"/>
    <w:rsid w:val="00AF6F12"/>
    <w:rsid w:val="00B00714"/>
    <w:rsid w:val="00B02FC7"/>
    <w:rsid w:val="00B031B6"/>
    <w:rsid w:val="00B039B0"/>
    <w:rsid w:val="00B04546"/>
    <w:rsid w:val="00B05243"/>
    <w:rsid w:val="00B05F0D"/>
    <w:rsid w:val="00B0755C"/>
    <w:rsid w:val="00B10199"/>
    <w:rsid w:val="00B10489"/>
    <w:rsid w:val="00B10A65"/>
    <w:rsid w:val="00B11AA3"/>
    <w:rsid w:val="00B12D85"/>
    <w:rsid w:val="00B13756"/>
    <w:rsid w:val="00B13FB4"/>
    <w:rsid w:val="00B14556"/>
    <w:rsid w:val="00B14DFA"/>
    <w:rsid w:val="00B1662C"/>
    <w:rsid w:val="00B16765"/>
    <w:rsid w:val="00B16FCA"/>
    <w:rsid w:val="00B17252"/>
    <w:rsid w:val="00B17BCB"/>
    <w:rsid w:val="00B17EDF"/>
    <w:rsid w:val="00B206DF"/>
    <w:rsid w:val="00B2085E"/>
    <w:rsid w:val="00B20A00"/>
    <w:rsid w:val="00B210A2"/>
    <w:rsid w:val="00B21209"/>
    <w:rsid w:val="00B21BE4"/>
    <w:rsid w:val="00B22C44"/>
    <w:rsid w:val="00B2382C"/>
    <w:rsid w:val="00B23AE9"/>
    <w:rsid w:val="00B23F42"/>
    <w:rsid w:val="00B25025"/>
    <w:rsid w:val="00B2551F"/>
    <w:rsid w:val="00B27615"/>
    <w:rsid w:val="00B27ADB"/>
    <w:rsid w:val="00B30F2A"/>
    <w:rsid w:val="00B31022"/>
    <w:rsid w:val="00B31E9D"/>
    <w:rsid w:val="00B3579B"/>
    <w:rsid w:val="00B36F1E"/>
    <w:rsid w:val="00B372A1"/>
    <w:rsid w:val="00B4044E"/>
    <w:rsid w:val="00B423D9"/>
    <w:rsid w:val="00B42AB1"/>
    <w:rsid w:val="00B43342"/>
    <w:rsid w:val="00B43888"/>
    <w:rsid w:val="00B46DDE"/>
    <w:rsid w:val="00B4720E"/>
    <w:rsid w:val="00B473B7"/>
    <w:rsid w:val="00B508FB"/>
    <w:rsid w:val="00B5195E"/>
    <w:rsid w:val="00B526B3"/>
    <w:rsid w:val="00B53412"/>
    <w:rsid w:val="00B54A6A"/>
    <w:rsid w:val="00B55318"/>
    <w:rsid w:val="00B568B9"/>
    <w:rsid w:val="00B6025B"/>
    <w:rsid w:val="00B60AEC"/>
    <w:rsid w:val="00B60BAD"/>
    <w:rsid w:val="00B61C86"/>
    <w:rsid w:val="00B62932"/>
    <w:rsid w:val="00B62EA8"/>
    <w:rsid w:val="00B63C83"/>
    <w:rsid w:val="00B64782"/>
    <w:rsid w:val="00B64CA4"/>
    <w:rsid w:val="00B6634B"/>
    <w:rsid w:val="00B66671"/>
    <w:rsid w:val="00B66EDC"/>
    <w:rsid w:val="00B67679"/>
    <w:rsid w:val="00B6771E"/>
    <w:rsid w:val="00B70B53"/>
    <w:rsid w:val="00B7176D"/>
    <w:rsid w:val="00B72ED5"/>
    <w:rsid w:val="00B7325E"/>
    <w:rsid w:val="00B745B8"/>
    <w:rsid w:val="00B751E9"/>
    <w:rsid w:val="00B7581F"/>
    <w:rsid w:val="00B75F75"/>
    <w:rsid w:val="00B7799D"/>
    <w:rsid w:val="00B803EF"/>
    <w:rsid w:val="00B81496"/>
    <w:rsid w:val="00B814D4"/>
    <w:rsid w:val="00B82BDA"/>
    <w:rsid w:val="00B82CF6"/>
    <w:rsid w:val="00B83435"/>
    <w:rsid w:val="00B841E3"/>
    <w:rsid w:val="00B86185"/>
    <w:rsid w:val="00B8658B"/>
    <w:rsid w:val="00B87DE9"/>
    <w:rsid w:val="00B90876"/>
    <w:rsid w:val="00B90D30"/>
    <w:rsid w:val="00B91DCE"/>
    <w:rsid w:val="00B93C15"/>
    <w:rsid w:val="00B93C1D"/>
    <w:rsid w:val="00B93EA7"/>
    <w:rsid w:val="00B942A4"/>
    <w:rsid w:val="00B94905"/>
    <w:rsid w:val="00B94D21"/>
    <w:rsid w:val="00B95C7B"/>
    <w:rsid w:val="00B95EA2"/>
    <w:rsid w:val="00B9610C"/>
    <w:rsid w:val="00B968A8"/>
    <w:rsid w:val="00BA01FD"/>
    <w:rsid w:val="00BA14E3"/>
    <w:rsid w:val="00BA2776"/>
    <w:rsid w:val="00BA31B9"/>
    <w:rsid w:val="00BA393A"/>
    <w:rsid w:val="00BA41C2"/>
    <w:rsid w:val="00BA54C0"/>
    <w:rsid w:val="00BA62FA"/>
    <w:rsid w:val="00BA69E2"/>
    <w:rsid w:val="00BA74EB"/>
    <w:rsid w:val="00BA7748"/>
    <w:rsid w:val="00BB0970"/>
    <w:rsid w:val="00BB14CC"/>
    <w:rsid w:val="00BB1DE0"/>
    <w:rsid w:val="00BB2413"/>
    <w:rsid w:val="00BB2651"/>
    <w:rsid w:val="00BB2B91"/>
    <w:rsid w:val="00BB69E2"/>
    <w:rsid w:val="00BB6FC3"/>
    <w:rsid w:val="00BB7C81"/>
    <w:rsid w:val="00BC046B"/>
    <w:rsid w:val="00BC3CAF"/>
    <w:rsid w:val="00BC45B5"/>
    <w:rsid w:val="00BC557D"/>
    <w:rsid w:val="00BC5E65"/>
    <w:rsid w:val="00BC6AD7"/>
    <w:rsid w:val="00BC6D45"/>
    <w:rsid w:val="00BC7BA0"/>
    <w:rsid w:val="00BD043B"/>
    <w:rsid w:val="00BD043D"/>
    <w:rsid w:val="00BD14D6"/>
    <w:rsid w:val="00BD2D52"/>
    <w:rsid w:val="00BD3A0B"/>
    <w:rsid w:val="00BD3E8E"/>
    <w:rsid w:val="00BD4B4F"/>
    <w:rsid w:val="00BD51A3"/>
    <w:rsid w:val="00BE167F"/>
    <w:rsid w:val="00BE1B90"/>
    <w:rsid w:val="00BE212F"/>
    <w:rsid w:val="00BE2216"/>
    <w:rsid w:val="00BE4D1B"/>
    <w:rsid w:val="00BE6F93"/>
    <w:rsid w:val="00BF0B7B"/>
    <w:rsid w:val="00BF17C0"/>
    <w:rsid w:val="00BF259D"/>
    <w:rsid w:val="00BF2849"/>
    <w:rsid w:val="00BF2B69"/>
    <w:rsid w:val="00BF3AAA"/>
    <w:rsid w:val="00BF42B0"/>
    <w:rsid w:val="00BF513A"/>
    <w:rsid w:val="00BF532E"/>
    <w:rsid w:val="00BF5438"/>
    <w:rsid w:val="00BF625A"/>
    <w:rsid w:val="00BF7D8B"/>
    <w:rsid w:val="00C00E63"/>
    <w:rsid w:val="00C01D6D"/>
    <w:rsid w:val="00C023F3"/>
    <w:rsid w:val="00C03010"/>
    <w:rsid w:val="00C0376C"/>
    <w:rsid w:val="00C0463E"/>
    <w:rsid w:val="00C055D3"/>
    <w:rsid w:val="00C0580B"/>
    <w:rsid w:val="00C06E36"/>
    <w:rsid w:val="00C11571"/>
    <w:rsid w:val="00C115A4"/>
    <w:rsid w:val="00C11C4D"/>
    <w:rsid w:val="00C1282D"/>
    <w:rsid w:val="00C1346D"/>
    <w:rsid w:val="00C155D8"/>
    <w:rsid w:val="00C175A0"/>
    <w:rsid w:val="00C17BC2"/>
    <w:rsid w:val="00C20630"/>
    <w:rsid w:val="00C2110E"/>
    <w:rsid w:val="00C2112E"/>
    <w:rsid w:val="00C23160"/>
    <w:rsid w:val="00C25181"/>
    <w:rsid w:val="00C30BDF"/>
    <w:rsid w:val="00C31081"/>
    <w:rsid w:val="00C33227"/>
    <w:rsid w:val="00C343AB"/>
    <w:rsid w:val="00C35134"/>
    <w:rsid w:val="00C35BA3"/>
    <w:rsid w:val="00C35F45"/>
    <w:rsid w:val="00C36108"/>
    <w:rsid w:val="00C418A8"/>
    <w:rsid w:val="00C42A3D"/>
    <w:rsid w:val="00C42C12"/>
    <w:rsid w:val="00C4372A"/>
    <w:rsid w:val="00C441C6"/>
    <w:rsid w:val="00C444BE"/>
    <w:rsid w:val="00C44DDC"/>
    <w:rsid w:val="00C4710A"/>
    <w:rsid w:val="00C5041E"/>
    <w:rsid w:val="00C51ECD"/>
    <w:rsid w:val="00C53B3F"/>
    <w:rsid w:val="00C601F4"/>
    <w:rsid w:val="00C61074"/>
    <w:rsid w:val="00C6152A"/>
    <w:rsid w:val="00C61C53"/>
    <w:rsid w:val="00C62AF1"/>
    <w:rsid w:val="00C632B8"/>
    <w:rsid w:val="00C64A01"/>
    <w:rsid w:val="00C65F5A"/>
    <w:rsid w:val="00C66B2E"/>
    <w:rsid w:val="00C70543"/>
    <w:rsid w:val="00C708C4"/>
    <w:rsid w:val="00C7091E"/>
    <w:rsid w:val="00C70C50"/>
    <w:rsid w:val="00C70FF7"/>
    <w:rsid w:val="00C71408"/>
    <w:rsid w:val="00C71667"/>
    <w:rsid w:val="00C726B8"/>
    <w:rsid w:val="00C73B9E"/>
    <w:rsid w:val="00C75310"/>
    <w:rsid w:val="00C7583A"/>
    <w:rsid w:val="00C80018"/>
    <w:rsid w:val="00C8355D"/>
    <w:rsid w:val="00C840A9"/>
    <w:rsid w:val="00C9077F"/>
    <w:rsid w:val="00C928AA"/>
    <w:rsid w:val="00C94063"/>
    <w:rsid w:val="00C9410A"/>
    <w:rsid w:val="00C944DD"/>
    <w:rsid w:val="00C94B61"/>
    <w:rsid w:val="00C9566F"/>
    <w:rsid w:val="00C95A74"/>
    <w:rsid w:val="00C96BCE"/>
    <w:rsid w:val="00C96D37"/>
    <w:rsid w:val="00C96DF7"/>
    <w:rsid w:val="00CA0ED7"/>
    <w:rsid w:val="00CA1B92"/>
    <w:rsid w:val="00CA1D22"/>
    <w:rsid w:val="00CA217E"/>
    <w:rsid w:val="00CA4C3B"/>
    <w:rsid w:val="00CA6760"/>
    <w:rsid w:val="00CA69E7"/>
    <w:rsid w:val="00CA7D47"/>
    <w:rsid w:val="00CB1BE0"/>
    <w:rsid w:val="00CB4334"/>
    <w:rsid w:val="00CB5C61"/>
    <w:rsid w:val="00CB786F"/>
    <w:rsid w:val="00CC25C6"/>
    <w:rsid w:val="00CC2988"/>
    <w:rsid w:val="00CC3976"/>
    <w:rsid w:val="00CC3FAD"/>
    <w:rsid w:val="00CC462D"/>
    <w:rsid w:val="00CC6108"/>
    <w:rsid w:val="00CD1E47"/>
    <w:rsid w:val="00CD3BCA"/>
    <w:rsid w:val="00CD4734"/>
    <w:rsid w:val="00CD78BB"/>
    <w:rsid w:val="00CE37E7"/>
    <w:rsid w:val="00CE7EDB"/>
    <w:rsid w:val="00CE7FAC"/>
    <w:rsid w:val="00CF03B2"/>
    <w:rsid w:val="00CF18B1"/>
    <w:rsid w:val="00CF312B"/>
    <w:rsid w:val="00CF3F90"/>
    <w:rsid w:val="00CF4276"/>
    <w:rsid w:val="00CF51D5"/>
    <w:rsid w:val="00CF65F2"/>
    <w:rsid w:val="00CF7063"/>
    <w:rsid w:val="00CF7259"/>
    <w:rsid w:val="00CF7F65"/>
    <w:rsid w:val="00D01794"/>
    <w:rsid w:val="00D04252"/>
    <w:rsid w:val="00D044E0"/>
    <w:rsid w:val="00D0603B"/>
    <w:rsid w:val="00D07348"/>
    <w:rsid w:val="00D07E30"/>
    <w:rsid w:val="00D11EFB"/>
    <w:rsid w:val="00D1270A"/>
    <w:rsid w:val="00D13FED"/>
    <w:rsid w:val="00D15D74"/>
    <w:rsid w:val="00D16D94"/>
    <w:rsid w:val="00D20707"/>
    <w:rsid w:val="00D218D4"/>
    <w:rsid w:val="00D22467"/>
    <w:rsid w:val="00D24489"/>
    <w:rsid w:val="00D25526"/>
    <w:rsid w:val="00D2621D"/>
    <w:rsid w:val="00D27EF9"/>
    <w:rsid w:val="00D30E82"/>
    <w:rsid w:val="00D310E7"/>
    <w:rsid w:val="00D31CA5"/>
    <w:rsid w:val="00D32F03"/>
    <w:rsid w:val="00D33B41"/>
    <w:rsid w:val="00D33DC0"/>
    <w:rsid w:val="00D349B1"/>
    <w:rsid w:val="00D3508C"/>
    <w:rsid w:val="00D36652"/>
    <w:rsid w:val="00D37933"/>
    <w:rsid w:val="00D37E0F"/>
    <w:rsid w:val="00D40243"/>
    <w:rsid w:val="00D410B8"/>
    <w:rsid w:val="00D44904"/>
    <w:rsid w:val="00D45CBA"/>
    <w:rsid w:val="00D46ECD"/>
    <w:rsid w:val="00D50161"/>
    <w:rsid w:val="00D52154"/>
    <w:rsid w:val="00D52EFF"/>
    <w:rsid w:val="00D53948"/>
    <w:rsid w:val="00D5458D"/>
    <w:rsid w:val="00D54866"/>
    <w:rsid w:val="00D55EC6"/>
    <w:rsid w:val="00D56113"/>
    <w:rsid w:val="00D56AC1"/>
    <w:rsid w:val="00D6027C"/>
    <w:rsid w:val="00D60306"/>
    <w:rsid w:val="00D603EC"/>
    <w:rsid w:val="00D60416"/>
    <w:rsid w:val="00D60D45"/>
    <w:rsid w:val="00D61127"/>
    <w:rsid w:val="00D61D44"/>
    <w:rsid w:val="00D62DB2"/>
    <w:rsid w:val="00D63164"/>
    <w:rsid w:val="00D64E1E"/>
    <w:rsid w:val="00D64F94"/>
    <w:rsid w:val="00D66F75"/>
    <w:rsid w:val="00D7034F"/>
    <w:rsid w:val="00D717DE"/>
    <w:rsid w:val="00D72601"/>
    <w:rsid w:val="00D75A38"/>
    <w:rsid w:val="00D76087"/>
    <w:rsid w:val="00D76DD3"/>
    <w:rsid w:val="00D76E13"/>
    <w:rsid w:val="00D778C1"/>
    <w:rsid w:val="00D77A69"/>
    <w:rsid w:val="00D80211"/>
    <w:rsid w:val="00D808DA"/>
    <w:rsid w:val="00D80EE8"/>
    <w:rsid w:val="00D81C1B"/>
    <w:rsid w:val="00D83225"/>
    <w:rsid w:val="00D861BA"/>
    <w:rsid w:val="00D872FA"/>
    <w:rsid w:val="00D92048"/>
    <w:rsid w:val="00D94EE0"/>
    <w:rsid w:val="00D962B9"/>
    <w:rsid w:val="00D9755B"/>
    <w:rsid w:val="00D9760A"/>
    <w:rsid w:val="00DA2973"/>
    <w:rsid w:val="00DA33B7"/>
    <w:rsid w:val="00DA368E"/>
    <w:rsid w:val="00DA3AF0"/>
    <w:rsid w:val="00DA3EE6"/>
    <w:rsid w:val="00DA4571"/>
    <w:rsid w:val="00DB0133"/>
    <w:rsid w:val="00DB0B04"/>
    <w:rsid w:val="00DB0E2A"/>
    <w:rsid w:val="00DB2B8F"/>
    <w:rsid w:val="00DB3C3A"/>
    <w:rsid w:val="00DB481E"/>
    <w:rsid w:val="00DB63DD"/>
    <w:rsid w:val="00DB6A2B"/>
    <w:rsid w:val="00DB6B96"/>
    <w:rsid w:val="00DC04BD"/>
    <w:rsid w:val="00DC0F1D"/>
    <w:rsid w:val="00DC1687"/>
    <w:rsid w:val="00DC4B72"/>
    <w:rsid w:val="00DC54D8"/>
    <w:rsid w:val="00DC7676"/>
    <w:rsid w:val="00DC7C6B"/>
    <w:rsid w:val="00DD337F"/>
    <w:rsid w:val="00DD45DA"/>
    <w:rsid w:val="00DD4998"/>
    <w:rsid w:val="00DD51D9"/>
    <w:rsid w:val="00DD551C"/>
    <w:rsid w:val="00DD5F16"/>
    <w:rsid w:val="00DD6FDF"/>
    <w:rsid w:val="00DD75A0"/>
    <w:rsid w:val="00DE0903"/>
    <w:rsid w:val="00DE0CD4"/>
    <w:rsid w:val="00DE0DAA"/>
    <w:rsid w:val="00DE1528"/>
    <w:rsid w:val="00DE15FA"/>
    <w:rsid w:val="00DE22CF"/>
    <w:rsid w:val="00DE2F55"/>
    <w:rsid w:val="00DE3296"/>
    <w:rsid w:val="00DE3452"/>
    <w:rsid w:val="00DE37DD"/>
    <w:rsid w:val="00DE4CD9"/>
    <w:rsid w:val="00DE53A9"/>
    <w:rsid w:val="00DE57F8"/>
    <w:rsid w:val="00DE7919"/>
    <w:rsid w:val="00DF044B"/>
    <w:rsid w:val="00DF158B"/>
    <w:rsid w:val="00DF1A66"/>
    <w:rsid w:val="00DF2807"/>
    <w:rsid w:val="00DF2FB6"/>
    <w:rsid w:val="00DF53D4"/>
    <w:rsid w:val="00DF62F5"/>
    <w:rsid w:val="00DF7E18"/>
    <w:rsid w:val="00E0008C"/>
    <w:rsid w:val="00E00A2C"/>
    <w:rsid w:val="00E00FB4"/>
    <w:rsid w:val="00E02CF2"/>
    <w:rsid w:val="00E04CDE"/>
    <w:rsid w:val="00E0510A"/>
    <w:rsid w:val="00E079A3"/>
    <w:rsid w:val="00E07C32"/>
    <w:rsid w:val="00E07E61"/>
    <w:rsid w:val="00E11110"/>
    <w:rsid w:val="00E15127"/>
    <w:rsid w:val="00E15182"/>
    <w:rsid w:val="00E157C1"/>
    <w:rsid w:val="00E16AF1"/>
    <w:rsid w:val="00E22AA1"/>
    <w:rsid w:val="00E23ADB"/>
    <w:rsid w:val="00E23F25"/>
    <w:rsid w:val="00E23F89"/>
    <w:rsid w:val="00E24457"/>
    <w:rsid w:val="00E24E7D"/>
    <w:rsid w:val="00E27DFE"/>
    <w:rsid w:val="00E30E24"/>
    <w:rsid w:val="00E341E3"/>
    <w:rsid w:val="00E3441E"/>
    <w:rsid w:val="00E3478E"/>
    <w:rsid w:val="00E362D0"/>
    <w:rsid w:val="00E36563"/>
    <w:rsid w:val="00E369BE"/>
    <w:rsid w:val="00E410F1"/>
    <w:rsid w:val="00E41A1C"/>
    <w:rsid w:val="00E43304"/>
    <w:rsid w:val="00E44C8C"/>
    <w:rsid w:val="00E44E6F"/>
    <w:rsid w:val="00E4591A"/>
    <w:rsid w:val="00E45D17"/>
    <w:rsid w:val="00E478E7"/>
    <w:rsid w:val="00E51900"/>
    <w:rsid w:val="00E5377B"/>
    <w:rsid w:val="00E542CA"/>
    <w:rsid w:val="00E555C5"/>
    <w:rsid w:val="00E562B7"/>
    <w:rsid w:val="00E564FB"/>
    <w:rsid w:val="00E568D5"/>
    <w:rsid w:val="00E6026C"/>
    <w:rsid w:val="00E60725"/>
    <w:rsid w:val="00E62354"/>
    <w:rsid w:val="00E629B4"/>
    <w:rsid w:val="00E62DCE"/>
    <w:rsid w:val="00E6350C"/>
    <w:rsid w:val="00E64AEB"/>
    <w:rsid w:val="00E67F5E"/>
    <w:rsid w:val="00E70B18"/>
    <w:rsid w:val="00E73615"/>
    <w:rsid w:val="00E73F03"/>
    <w:rsid w:val="00E73F64"/>
    <w:rsid w:val="00E7400F"/>
    <w:rsid w:val="00E75872"/>
    <w:rsid w:val="00E75ED5"/>
    <w:rsid w:val="00E76C74"/>
    <w:rsid w:val="00E7725C"/>
    <w:rsid w:val="00E77F05"/>
    <w:rsid w:val="00E8046F"/>
    <w:rsid w:val="00E8075C"/>
    <w:rsid w:val="00E8205C"/>
    <w:rsid w:val="00E8278A"/>
    <w:rsid w:val="00E82BA5"/>
    <w:rsid w:val="00E82C84"/>
    <w:rsid w:val="00E8396B"/>
    <w:rsid w:val="00E83DAE"/>
    <w:rsid w:val="00E86129"/>
    <w:rsid w:val="00E86548"/>
    <w:rsid w:val="00E86C41"/>
    <w:rsid w:val="00E90D28"/>
    <w:rsid w:val="00E915D1"/>
    <w:rsid w:val="00E922B7"/>
    <w:rsid w:val="00E965AA"/>
    <w:rsid w:val="00EA03F8"/>
    <w:rsid w:val="00EA0411"/>
    <w:rsid w:val="00EA07F8"/>
    <w:rsid w:val="00EA3389"/>
    <w:rsid w:val="00EA5862"/>
    <w:rsid w:val="00EA5EB3"/>
    <w:rsid w:val="00EA63C0"/>
    <w:rsid w:val="00EA6989"/>
    <w:rsid w:val="00EA7DCA"/>
    <w:rsid w:val="00EB2CAE"/>
    <w:rsid w:val="00EB3051"/>
    <w:rsid w:val="00EB54E6"/>
    <w:rsid w:val="00EB7D5D"/>
    <w:rsid w:val="00EC2267"/>
    <w:rsid w:val="00EC2EF9"/>
    <w:rsid w:val="00EC2F5B"/>
    <w:rsid w:val="00EC3AB1"/>
    <w:rsid w:val="00EC6E6A"/>
    <w:rsid w:val="00EC7102"/>
    <w:rsid w:val="00EC7BD3"/>
    <w:rsid w:val="00ED0752"/>
    <w:rsid w:val="00ED0852"/>
    <w:rsid w:val="00ED15CF"/>
    <w:rsid w:val="00ED1D8A"/>
    <w:rsid w:val="00ED1E40"/>
    <w:rsid w:val="00ED2241"/>
    <w:rsid w:val="00ED4764"/>
    <w:rsid w:val="00ED510F"/>
    <w:rsid w:val="00ED66DC"/>
    <w:rsid w:val="00ED7FE4"/>
    <w:rsid w:val="00EE20D8"/>
    <w:rsid w:val="00EE3AC9"/>
    <w:rsid w:val="00EE3B45"/>
    <w:rsid w:val="00EE3C90"/>
    <w:rsid w:val="00EE5490"/>
    <w:rsid w:val="00EE5574"/>
    <w:rsid w:val="00EE5857"/>
    <w:rsid w:val="00EE7599"/>
    <w:rsid w:val="00EE76CD"/>
    <w:rsid w:val="00EE789A"/>
    <w:rsid w:val="00EF1F1D"/>
    <w:rsid w:val="00EF3463"/>
    <w:rsid w:val="00EF38C1"/>
    <w:rsid w:val="00EF4F87"/>
    <w:rsid w:val="00EF5852"/>
    <w:rsid w:val="00EF7CA9"/>
    <w:rsid w:val="00F01754"/>
    <w:rsid w:val="00F029A3"/>
    <w:rsid w:val="00F04783"/>
    <w:rsid w:val="00F05B97"/>
    <w:rsid w:val="00F067CA"/>
    <w:rsid w:val="00F06AF4"/>
    <w:rsid w:val="00F10C1F"/>
    <w:rsid w:val="00F11346"/>
    <w:rsid w:val="00F121BB"/>
    <w:rsid w:val="00F126D8"/>
    <w:rsid w:val="00F1281F"/>
    <w:rsid w:val="00F131C1"/>
    <w:rsid w:val="00F13737"/>
    <w:rsid w:val="00F13AB4"/>
    <w:rsid w:val="00F13D0E"/>
    <w:rsid w:val="00F141B9"/>
    <w:rsid w:val="00F14959"/>
    <w:rsid w:val="00F14F01"/>
    <w:rsid w:val="00F159CC"/>
    <w:rsid w:val="00F1633B"/>
    <w:rsid w:val="00F16348"/>
    <w:rsid w:val="00F17748"/>
    <w:rsid w:val="00F209E5"/>
    <w:rsid w:val="00F20D75"/>
    <w:rsid w:val="00F21C28"/>
    <w:rsid w:val="00F21DD3"/>
    <w:rsid w:val="00F233F8"/>
    <w:rsid w:val="00F24C60"/>
    <w:rsid w:val="00F2582E"/>
    <w:rsid w:val="00F26C9C"/>
    <w:rsid w:val="00F27E71"/>
    <w:rsid w:val="00F30000"/>
    <w:rsid w:val="00F3064E"/>
    <w:rsid w:val="00F31114"/>
    <w:rsid w:val="00F325BD"/>
    <w:rsid w:val="00F330E3"/>
    <w:rsid w:val="00F3387D"/>
    <w:rsid w:val="00F341C3"/>
    <w:rsid w:val="00F34633"/>
    <w:rsid w:val="00F35440"/>
    <w:rsid w:val="00F35AB0"/>
    <w:rsid w:val="00F3698A"/>
    <w:rsid w:val="00F36E94"/>
    <w:rsid w:val="00F37825"/>
    <w:rsid w:val="00F37E85"/>
    <w:rsid w:val="00F40C74"/>
    <w:rsid w:val="00F42AED"/>
    <w:rsid w:val="00F42B6D"/>
    <w:rsid w:val="00F4357A"/>
    <w:rsid w:val="00F43694"/>
    <w:rsid w:val="00F438F8"/>
    <w:rsid w:val="00F4452F"/>
    <w:rsid w:val="00F44B2F"/>
    <w:rsid w:val="00F45158"/>
    <w:rsid w:val="00F452A0"/>
    <w:rsid w:val="00F45522"/>
    <w:rsid w:val="00F45C1B"/>
    <w:rsid w:val="00F46452"/>
    <w:rsid w:val="00F4779C"/>
    <w:rsid w:val="00F47BB6"/>
    <w:rsid w:val="00F5235D"/>
    <w:rsid w:val="00F53493"/>
    <w:rsid w:val="00F53B61"/>
    <w:rsid w:val="00F53CD9"/>
    <w:rsid w:val="00F558AC"/>
    <w:rsid w:val="00F55DF3"/>
    <w:rsid w:val="00F56461"/>
    <w:rsid w:val="00F564E4"/>
    <w:rsid w:val="00F56F0C"/>
    <w:rsid w:val="00F576DB"/>
    <w:rsid w:val="00F57AD6"/>
    <w:rsid w:val="00F60D20"/>
    <w:rsid w:val="00F6133E"/>
    <w:rsid w:val="00F61E5E"/>
    <w:rsid w:val="00F62123"/>
    <w:rsid w:val="00F646B4"/>
    <w:rsid w:val="00F65BC7"/>
    <w:rsid w:val="00F66A88"/>
    <w:rsid w:val="00F66E75"/>
    <w:rsid w:val="00F67E39"/>
    <w:rsid w:val="00F70AE5"/>
    <w:rsid w:val="00F70C90"/>
    <w:rsid w:val="00F70D38"/>
    <w:rsid w:val="00F71FB8"/>
    <w:rsid w:val="00F7674B"/>
    <w:rsid w:val="00F768BD"/>
    <w:rsid w:val="00F804A4"/>
    <w:rsid w:val="00F80AE9"/>
    <w:rsid w:val="00F829BD"/>
    <w:rsid w:val="00F832D6"/>
    <w:rsid w:val="00F84DFD"/>
    <w:rsid w:val="00F85881"/>
    <w:rsid w:val="00F875F8"/>
    <w:rsid w:val="00F87F8C"/>
    <w:rsid w:val="00F900B2"/>
    <w:rsid w:val="00F91BC4"/>
    <w:rsid w:val="00F91C97"/>
    <w:rsid w:val="00F93658"/>
    <w:rsid w:val="00F9439E"/>
    <w:rsid w:val="00F95823"/>
    <w:rsid w:val="00F95D78"/>
    <w:rsid w:val="00F975EC"/>
    <w:rsid w:val="00F97DC3"/>
    <w:rsid w:val="00F97F31"/>
    <w:rsid w:val="00FA059E"/>
    <w:rsid w:val="00FA101B"/>
    <w:rsid w:val="00FA3FF5"/>
    <w:rsid w:val="00FA4A81"/>
    <w:rsid w:val="00FA506A"/>
    <w:rsid w:val="00FA7413"/>
    <w:rsid w:val="00FA77B5"/>
    <w:rsid w:val="00FB0714"/>
    <w:rsid w:val="00FB0F92"/>
    <w:rsid w:val="00FB202D"/>
    <w:rsid w:val="00FB277E"/>
    <w:rsid w:val="00FB2B23"/>
    <w:rsid w:val="00FB318A"/>
    <w:rsid w:val="00FB3873"/>
    <w:rsid w:val="00FB541C"/>
    <w:rsid w:val="00FB54CE"/>
    <w:rsid w:val="00FB58DB"/>
    <w:rsid w:val="00FB5BDF"/>
    <w:rsid w:val="00FB5E13"/>
    <w:rsid w:val="00FB6315"/>
    <w:rsid w:val="00FC0E2A"/>
    <w:rsid w:val="00FC3991"/>
    <w:rsid w:val="00FC7626"/>
    <w:rsid w:val="00FC7AF1"/>
    <w:rsid w:val="00FD2CD6"/>
    <w:rsid w:val="00FD2E76"/>
    <w:rsid w:val="00FD38BE"/>
    <w:rsid w:val="00FD3CC7"/>
    <w:rsid w:val="00FD3DC3"/>
    <w:rsid w:val="00FD3F3B"/>
    <w:rsid w:val="00FD485B"/>
    <w:rsid w:val="00FD5E15"/>
    <w:rsid w:val="00FD630B"/>
    <w:rsid w:val="00FD66D0"/>
    <w:rsid w:val="00FD7777"/>
    <w:rsid w:val="00FD7BC7"/>
    <w:rsid w:val="00FE087B"/>
    <w:rsid w:val="00FE131A"/>
    <w:rsid w:val="00FE14F5"/>
    <w:rsid w:val="00FE19E4"/>
    <w:rsid w:val="00FE2A76"/>
    <w:rsid w:val="00FE2CE6"/>
    <w:rsid w:val="00FE38ED"/>
    <w:rsid w:val="00FE3A7D"/>
    <w:rsid w:val="00FE4B38"/>
    <w:rsid w:val="00FE62D9"/>
    <w:rsid w:val="00FF1420"/>
    <w:rsid w:val="00FF1564"/>
    <w:rsid w:val="00FF17DE"/>
    <w:rsid w:val="00FF2106"/>
    <w:rsid w:val="00FF4E48"/>
    <w:rsid w:val="00FF521E"/>
    <w:rsid w:val="00FF60F3"/>
    <w:rsid w:val="00FF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855"/>
    <w:pPr>
      <w:ind w:left="851" w:hanging="851"/>
    </w:pPr>
    <w:rPr>
      <w:lang w:eastAsia="en-US"/>
    </w:rPr>
  </w:style>
  <w:style w:type="paragraph" w:styleId="Heading4">
    <w:name w:val="heading 4"/>
    <w:basedOn w:val="Normal"/>
    <w:link w:val="Heading4Char"/>
    <w:uiPriority w:val="99"/>
    <w:qFormat/>
    <w:rsid w:val="00DE7919"/>
    <w:pPr>
      <w:spacing w:before="100" w:beforeAutospacing="1" w:after="100" w:afterAutospacing="1"/>
      <w:ind w:left="0" w:firstLine="0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DE791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">
    <w:name w:val="Олімпіада"/>
    <w:basedOn w:val="Normal"/>
    <w:link w:val="a0"/>
    <w:uiPriority w:val="99"/>
    <w:rsid w:val="006A0128"/>
    <w:pPr>
      <w:spacing w:line="360" w:lineRule="auto"/>
      <w:ind w:left="680" w:firstLine="709"/>
      <w:jc w:val="right"/>
    </w:pPr>
    <w:rPr>
      <w:rFonts w:ascii="Arial" w:eastAsia="Times New Roman" w:hAnsi="Arial" w:cs="Arial"/>
      <w:b/>
      <w:i/>
      <w:outline/>
      <w:shadow/>
      <w:spacing w:val="-20"/>
      <w:w w:val="80"/>
      <w:position w:val="2"/>
      <w:sz w:val="30"/>
      <w:szCs w:val="30"/>
      <w:lang w:val="uk-UA" w:eastAsia="ru-RU"/>
    </w:rPr>
  </w:style>
  <w:style w:type="character" w:customStyle="1" w:styleId="a0">
    <w:name w:val="Олімпіада Знак"/>
    <w:basedOn w:val="DefaultParagraphFont"/>
    <w:link w:val="a"/>
    <w:uiPriority w:val="99"/>
    <w:locked/>
    <w:rsid w:val="006A0128"/>
    <w:rPr>
      <w:rFonts w:ascii="Arial" w:hAnsi="Arial" w:cs="Arial"/>
      <w:b/>
      <w:i/>
      <w:outline/>
      <w:shadow/>
      <w:spacing w:val="-20"/>
      <w:w w:val="80"/>
      <w:position w:val="2"/>
      <w:sz w:val="30"/>
      <w:szCs w:val="30"/>
      <w:lang w:val="uk-UA" w:eastAsia="ru-RU"/>
    </w:rPr>
  </w:style>
  <w:style w:type="paragraph" w:styleId="NormalWeb">
    <w:name w:val="Normal (Web)"/>
    <w:basedOn w:val="Normal"/>
    <w:uiPriority w:val="99"/>
    <w:rsid w:val="00C7531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C75310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A111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60B9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60B9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60B9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60B9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16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10</Pages>
  <Words>1684</Words>
  <Characters>9605</Characters>
  <Application>Microsoft Office Outlook</Application>
  <DocSecurity>0</DocSecurity>
  <Lines>0</Lines>
  <Paragraphs>0</Paragraphs>
  <ScaleCrop>false</ScaleCrop>
  <Company>СБУ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Admin</cp:lastModifiedBy>
  <cp:revision>12</cp:revision>
  <dcterms:created xsi:type="dcterms:W3CDTF">2012-03-31T03:12:00Z</dcterms:created>
  <dcterms:modified xsi:type="dcterms:W3CDTF">2017-04-20T06:40:00Z</dcterms:modified>
</cp:coreProperties>
</file>